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34458138" w:rsidR="00244206" w:rsidRPr="0093454C" w:rsidRDefault="00244206" w:rsidP="00873671">
      <w:pPr>
        <w:pStyle w:val="CRCoverPage"/>
        <w:tabs>
          <w:tab w:val="right" w:pos="9639"/>
        </w:tabs>
        <w:spacing w:after="100" w:afterAutospacing="1"/>
        <w:jc w:val="both"/>
        <w:rPr>
          <w:b/>
          <w:noProof/>
          <w:sz w:val="24"/>
        </w:rPr>
      </w:pPr>
      <w:bookmarkStart w:id="0" w:name="_Toc193024528"/>
      <w:r w:rsidRPr="00D8212A">
        <w:rPr>
          <w:b/>
          <w:noProof/>
          <w:sz w:val="24"/>
        </w:rPr>
        <w:t>3GPP TSG-</w:t>
      </w:r>
      <w:r w:rsidR="003A23AB">
        <w:rPr>
          <w:rFonts w:hint="eastAsia"/>
          <w:b/>
          <w:noProof/>
          <w:sz w:val="24"/>
        </w:rPr>
        <w:t>RAN WG</w:t>
      </w:r>
      <w:r w:rsidR="003A23AB">
        <w:rPr>
          <w:b/>
          <w:noProof/>
          <w:sz w:val="24"/>
        </w:rPr>
        <w:t>3</w:t>
      </w:r>
      <w:r w:rsidRPr="00D8212A">
        <w:rPr>
          <w:b/>
          <w:noProof/>
          <w:sz w:val="24"/>
        </w:rPr>
        <w:t xml:space="preserve"> Meeting </w:t>
      </w:r>
      <w:r w:rsidR="00541A3E">
        <w:rPr>
          <w:b/>
          <w:noProof/>
          <w:sz w:val="24"/>
        </w:rPr>
        <w:t>#</w:t>
      </w:r>
      <w:r w:rsidR="00122FAC">
        <w:rPr>
          <w:b/>
          <w:noProof/>
          <w:sz w:val="24"/>
        </w:rPr>
        <w:t>12</w:t>
      </w:r>
      <w:r w:rsidR="003A23AB">
        <w:rPr>
          <w:b/>
          <w:noProof/>
          <w:sz w:val="24"/>
        </w:rPr>
        <w:t>4</w:t>
      </w:r>
      <w:r w:rsidRPr="0093454C">
        <w:rPr>
          <w:b/>
          <w:noProof/>
          <w:sz w:val="24"/>
        </w:rPr>
        <w:tab/>
      </w:r>
      <w:bookmarkStart w:id="1" w:name="OLE_LINK417"/>
      <w:bookmarkStart w:id="2" w:name="OLE_LINK418"/>
      <w:r w:rsidR="003A23AB">
        <w:rPr>
          <w:b/>
          <w:noProof/>
          <w:sz w:val="24"/>
        </w:rPr>
        <w:t>R3</w:t>
      </w:r>
      <w:r w:rsidR="00B32748" w:rsidRPr="00B32748">
        <w:rPr>
          <w:b/>
          <w:noProof/>
          <w:sz w:val="24"/>
        </w:rPr>
        <w:t>-2</w:t>
      </w:r>
      <w:r w:rsidR="006C4409">
        <w:rPr>
          <w:b/>
          <w:noProof/>
          <w:sz w:val="24"/>
        </w:rPr>
        <w:t>4</w:t>
      </w:r>
      <w:r w:rsidR="00431211">
        <w:rPr>
          <w:b/>
          <w:noProof/>
          <w:sz w:val="24"/>
        </w:rPr>
        <w:t>334</w:t>
      </w:r>
      <w:r w:rsidR="002B6FC6">
        <w:rPr>
          <w:b/>
          <w:noProof/>
          <w:sz w:val="24"/>
        </w:rPr>
        <w:t>4</w:t>
      </w:r>
    </w:p>
    <w:bookmarkEnd w:id="1"/>
    <w:bookmarkEnd w:id="2"/>
    <w:p w14:paraId="3DEA82A0" w14:textId="1ABBA013" w:rsidR="001A6150" w:rsidRPr="0062079E" w:rsidRDefault="003D654D" w:rsidP="00C93588">
      <w:pPr>
        <w:pStyle w:val="a4"/>
        <w:spacing w:after="100" w:afterAutospacing="1"/>
        <w:rPr>
          <w:rFonts w:eastAsia="MS Mincho"/>
          <w:sz w:val="24"/>
          <w:lang w:val="fr-CA"/>
        </w:rPr>
      </w:pPr>
      <w:r>
        <w:rPr>
          <w:rFonts w:eastAsia="MS Mincho"/>
          <w:sz w:val="24"/>
          <w:lang w:val="fr-CA"/>
        </w:rPr>
        <w:t>Fukuoka, Japan</w:t>
      </w:r>
      <w:r w:rsidR="003902B2" w:rsidRPr="0062079E">
        <w:rPr>
          <w:rFonts w:eastAsia="MS Mincho"/>
          <w:sz w:val="24"/>
          <w:lang w:val="fr-CA"/>
        </w:rPr>
        <w:t xml:space="preserve">, </w:t>
      </w:r>
      <w:r>
        <w:rPr>
          <w:rFonts w:eastAsia="MS Mincho"/>
          <w:sz w:val="24"/>
          <w:lang w:val="fr-CA"/>
        </w:rPr>
        <w:t>20</w:t>
      </w:r>
      <w:r w:rsidR="00BF56BD" w:rsidRPr="00BF56BD">
        <w:rPr>
          <w:rFonts w:eastAsia="MS Mincho"/>
          <w:sz w:val="24"/>
          <w:vertAlign w:val="superscript"/>
          <w:lang w:val="fr-CA"/>
        </w:rPr>
        <w:t>th</w:t>
      </w:r>
      <w:r w:rsidR="00BF56BD">
        <w:rPr>
          <w:rFonts w:eastAsia="MS Mincho"/>
          <w:sz w:val="24"/>
          <w:lang w:val="fr-CA"/>
        </w:rPr>
        <w:t>–</w:t>
      </w:r>
      <w:r w:rsidR="00132054">
        <w:rPr>
          <w:rFonts w:eastAsia="MS Mincho"/>
          <w:sz w:val="24"/>
          <w:lang w:val="fr-CA"/>
        </w:rPr>
        <w:t xml:space="preserve"> </w:t>
      </w:r>
      <w:r>
        <w:rPr>
          <w:rFonts w:eastAsia="MS Mincho"/>
          <w:sz w:val="24"/>
          <w:lang w:val="fr-CA"/>
        </w:rPr>
        <w:t>24</w:t>
      </w:r>
      <w:r w:rsidR="0096055E">
        <w:rPr>
          <w:rFonts w:eastAsia="MS Mincho"/>
          <w:sz w:val="24"/>
          <w:vertAlign w:val="superscript"/>
          <w:lang w:val="fr-CA"/>
        </w:rPr>
        <w:t>th</w:t>
      </w:r>
      <w:r w:rsidR="00BF56BD">
        <w:rPr>
          <w:rFonts w:eastAsia="MS Mincho"/>
          <w:sz w:val="24"/>
          <w:lang w:val="fr-CA"/>
        </w:rPr>
        <w:t xml:space="preserve"> </w:t>
      </w:r>
      <w:r w:rsidR="001403D3">
        <w:rPr>
          <w:rFonts w:eastAsia="MS Mincho"/>
          <w:sz w:val="24"/>
          <w:lang w:val="fr-CA"/>
        </w:rPr>
        <w:t>May</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36F96551"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FF069F">
        <w:rPr>
          <w:rFonts w:ascii="Arial" w:hAnsi="Arial"/>
          <w:b/>
          <w:sz w:val="24"/>
          <w:lang w:val="fr-CA"/>
        </w:rPr>
        <w:t>21.</w:t>
      </w:r>
      <w:r w:rsidR="00431211">
        <w:rPr>
          <w:rFonts w:ascii="Arial" w:hAnsi="Arial"/>
          <w:b/>
          <w:sz w:val="24"/>
          <w:lang w:val="fr-CA"/>
        </w:rPr>
        <w:t>1</w:t>
      </w:r>
    </w:p>
    <w:p w14:paraId="5F6BA498" w14:textId="3082D87D"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w:t>
      </w:r>
    </w:p>
    <w:p w14:paraId="3F9633C9" w14:textId="3519DD9E"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EE6528" w:rsidRPr="00EE6528">
        <w:rPr>
          <w:rFonts w:ascii="Arial" w:hAnsi="Arial"/>
          <w:b/>
          <w:sz w:val="24"/>
        </w:rPr>
        <w:t xml:space="preserve">Discussion on SA2's LS </w:t>
      </w:r>
      <w:r w:rsidR="008E3903" w:rsidRPr="00EE6528">
        <w:rPr>
          <w:rFonts w:ascii="Arial" w:hAnsi="Arial"/>
          <w:b/>
          <w:sz w:val="24"/>
        </w:rPr>
        <w:t>(R3-243016/S2-2405625)</w:t>
      </w:r>
      <w:r w:rsidR="008E3903">
        <w:rPr>
          <w:rFonts w:ascii="Arial" w:hAnsi="Arial"/>
          <w:b/>
          <w:sz w:val="24"/>
        </w:rPr>
        <w:t xml:space="preserve"> </w:t>
      </w:r>
      <w:r w:rsidR="00EE6528" w:rsidRPr="00EE6528">
        <w:rPr>
          <w:rFonts w:ascii="Arial" w:hAnsi="Arial"/>
          <w:b/>
          <w:sz w:val="24"/>
        </w:rPr>
        <w:t xml:space="preserve">on FS_XRM Ph2 </w:t>
      </w:r>
    </w:p>
    <w:p w14:paraId="004D7453" w14:textId="17631E4E"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Discussion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6929A138" w14:textId="7E805683" w:rsidR="00991842" w:rsidRDefault="00CF4E24" w:rsidP="00C045EA">
      <w:pPr>
        <w:spacing w:before="100" w:beforeAutospacing="1" w:after="100" w:afterAutospacing="1"/>
        <w:jc w:val="both"/>
        <w:rPr>
          <w:color w:val="000000"/>
        </w:rPr>
      </w:pPr>
      <w:r>
        <w:rPr>
          <w:color w:val="000000"/>
        </w:rPr>
        <w:t xml:space="preserve">SA has sent </w:t>
      </w:r>
      <w:r w:rsidR="000C7F1F">
        <w:rPr>
          <w:color w:val="000000"/>
        </w:rPr>
        <w:t>an LS to RAN3</w:t>
      </w:r>
      <w:r>
        <w:rPr>
          <w:color w:val="000000"/>
        </w:rPr>
        <w:t>, asking for some feedback for the specific issues for XR. In this contribution, we will analyse the questions and propose for proper replies from the technical perspective.</w:t>
      </w:r>
    </w:p>
    <w:p w14:paraId="3FC2A83F" w14:textId="671CAB4C" w:rsidR="000B1B5F" w:rsidRPr="000B1B5F" w:rsidRDefault="00585087" w:rsidP="0017729E">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511A7F46" w14:textId="215468B0" w:rsidR="00181B7B" w:rsidRDefault="00181B7B" w:rsidP="000C7F1F">
      <w:pPr>
        <w:pStyle w:val="20"/>
        <w:spacing w:before="100" w:beforeAutospacing="1" w:after="100" w:afterAutospacing="1"/>
      </w:pPr>
      <w:r>
        <w:rPr>
          <w:rFonts w:hint="eastAsia"/>
        </w:rPr>
        <w:t>2</w:t>
      </w:r>
      <w:r w:rsidR="000C7F1F">
        <w:t>.1</w:t>
      </w:r>
      <w:r>
        <w:t xml:space="preserve"> Inter-PDU set dependency</w:t>
      </w:r>
    </w:p>
    <w:p w14:paraId="59E9FD66" w14:textId="74EA6229" w:rsidR="00181B7B" w:rsidRDefault="0016366F" w:rsidP="002748F0">
      <w:pPr>
        <w:spacing w:before="100" w:beforeAutospacing="1" w:after="100" w:afterAutospacing="1"/>
      </w:pPr>
      <w:r>
        <w:rPr>
          <w:rFonts w:hint="eastAsia"/>
        </w:rPr>
        <w:t>T</w:t>
      </w:r>
      <w:r>
        <w:t>he first question in S2-2405625</w:t>
      </w:r>
      <w:r w:rsidR="00DB45F9">
        <w:t xml:space="preserve"> [1] is about the dependency relationship among PDU sets. The question is excerpted below.</w:t>
      </w:r>
    </w:p>
    <w:tbl>
      <w:tblPr>
        <w:tblStyle w:val="af5"/>
        <w:tblW w:w="0" w:type="auto"/>
        <w:tblLook w:val="04A0" w:firstRow="1" w:lastRow="0" w:firstColumn="1" w:lastColumn="0" w:noHBand="0" w:noVBand="1"/>
      </w:tblPr>
      <w:tblGrid>
        <w:gridCol w:w="9629"/>
      </w:tblGrid>
      <w:tr w:rsidR="00DB45F9" w14:paraId="2CB23386" w14:textId="77777777" w:rsidTr="00DB45F9">
        <w:tc>
          <w:tcPr>
            <w:tcW w:w="9629" w:type="dxa"/>
          </w:tcPr>
          <w:p w14:paraId="765B6EAF" w14:textId="7C0DF868" w:rsidR="00DB45F9" w:rsidRPr="00DB45F9" w:rsidRDefault="00DB45F9" w:rsidP="00DB45F9">
            <w:pPr>
              <w:numPr>
                <w:ilvl w:val="0"/>
                <w:numId w:val="42"/>
              </w:numPr>
              <w:spacing w:before="100" w:beforeAutospacing="1" w:after="100" w:afterAutospacing="1"/>
              <w:ind w:left="357" w:hanging="357"/>
            </w:pPr>
            <w:bookmarkStart w:id="5" w:name="_Hlk164248013"/>
            <w:r w:rsidRPr="0073645D">
              <w:rPr>
                <w:rFonts w:ascii="Arial" w:hAnsi="Arial" w:cs="Arial"/>
                <w:b/>
              </w:rPr>
              <w:t>Question1</w:t>
            </w:r>
            <w:r>
              <w:rPr>
                <w:rFonts w:ascii="Arial" w:hAnsi="Arial" w:cs="Arial"/>
                <w:b/>
              </w:rPr>
              <w:t xml:space="preserve"> [</w:t>
            </w:r>
            <w:r w:rsidRPr="009022CD">
              <w:rPr>
                <w:rFonts w:ascii="Arial" w:hAnsi="Arial" w:cs="Arial"/>
                <w:b/>
              </w:rPr>
              <w:t xml:space="preserve">for </w:t>
            </w:r>
            <w:r w:rsidRPr="009022CD">
              <w:rPr>
                <w:rFonts w:ascii="Aptos" w:hAnsi="Aptos"/>
                <w:b/>
                <w:color w:val="000000"/>
              </w:rPr>
              <w:t>SA4, RAN2 and RAN3</w:t>
            </w:r>
            <w:r>
              <w:rPr>
                <w:rFonts w:ascii="Arial" w:hAnsi="Arial" w:cs="Arial"/>
                <w:b/>
              </w:rPr>
              <w:t>]</w:t>
            </w:r>
            <w:r w:rsidRPr="0073645D">
              <w:rPr>
                <w:rFonts w:ascii="Arial" w:hAnsi="Arial" w:cs="Arial"/>
                <w:b/>
              </w:rPr>
              <w:t>:</w:t>
            </w:r>
            <w:r w:rsidRPr="0073645D">
              <w:rPr>
                <w:rFonts w:ascii="Arial" w:eastAsia="等线" w:hAnsi="Arial" w:cs="Arial"/>
              </w:rPr>
              <w:t xml:space="preserve"> PDU Set correlation information</w:t>
            </w:r>
            <w:r>
              <w:rPr>
                <w:rFonts w:ascii="Arial" w:eastAsia="等线" w:hAnsi="Arial" w:cs="Arial"/>
              </w:rPr>
              <w:t xml:space="preserve"> </w:t>
            </w:r>
            <w:r w:rsidRPr="0073645D">
              <w:rPr>
                <w:rFonts w:ascii="Arial" w:eastAsia="等线" w:hAnsi="Arial" w:cs="Arial"/>
              </w:rPr>
              <w:t>(</w:t>
            </w:r>
            <w:r>
              <w:rPr>
                <w:rFonts w:ascii="Arial" w:eastAsia="等线" w:hAnsi="Arial" w:cs="Arial"/>
              </w:rPr>
              <w:t>S</w:t>
            </w:r>
            <w:r w:rsidRPr="0073645D">
              <w:rPr>
                <w:rFonts w:ascii="Arial" w:eastAsia="等线" w:hAnsi="Arial" w:cs="Arial"/>
              </w:rPr>
              <w:t xml:space="preserve">ol#23) provides the dependency relationship among PDU Sets. </w:t>
            </w:r>
            <w:bookmarkEnd w:id="5"/>
            <w:r w:rsidRPr="0059758B">
              <w:rPr>
                <w:rFonts w:ascii="Arial" w:eastAsia="等线" w:hAnsi="Arial" w:cs="Arial"/>
              </w:rPr>
              <w:t>Does SA4, RAN2 and RAN3 see any improvement with adding inter-PDU set correlation information to assist RAN making PDU set discarding decision as comparing to the existing (R18) PDU Set information that is already provided by the AS</w:t>
            </w:r>
            <w:r>
              <w:rPr>
                <w:rFonts w:ascii="Arial" w:eastAsia="等线" w:hAnsi="Arial" w:cs="Arial"/>
              </w:rPr>
              <w:t>?</w:t>
            </w:r>
          </w:p>
        </w:tc>
      </w:tr>
    </w:tbl>
    <w:p w14:paraId="356816FF" w14:textId="59CC5C11" w:rsidR="00A7179E" w:rsidRDefault="00F24B79" w:rsidP="002748F0">
      <w:pPr>
        <w:spacing w:before="100" w:beforeAutospacing="1" w:after="100" w:afterAutospacing="1"/>
      </w:pPr>
      <w:r>
        <w:t>Actually, inter-PDU set dependency has already be</w:t>
      </w:r>
      <w:r w:rsidR="000C7F1F">
        <w:t>en</w:t>
      </w:r>
      <w:r>
        <w:t xml:space="preserve"> considered in R18</w:t>
      </w:r>
      <w:r>
        <w:rPr>
          <w:rFonts w:hint="eastAsia"/>
        </w:rPr>
        <w:t>,</w:t>
      </w:r>
      <w:r>
        <w:t xml:space="preserve"> but no enhancement was finally ad</w:t>
      </w:r>
      <w:r w:rsidR="00C232F2">
        <w:t xml:space="preserve">opted due to the lack of further study. There was no definition for inter-PDU set dependency in SA2 or SA4. Also, it was not clear whether PDU set discarding based on </w:t>
      </w:r>
      <w:r w:rsidR="00CC79A5">
        <w:t>inter-PDU set dependency is acceptable to the APP.</w:t>
      </w:r>
      <w:r w:rsidR="00A7179E">
        <w:rPr>
          <w:rFonts w:hint="eastAsia"/>
        </w:rPr>
        <w:t xml:space="preserve"> </w:t>
      </w:r>
    </w:p>
    <w:p w14:paraId="31010EB4" w14:textId="10ECC811" w:rsidR="00870FCC" w:rsidRDefault="004549F3" w:rsidP="002748F0">
      <w:pPr>
        <w:spacing w:before="100" w:beforeAutospacing="1" w:after="100" w:afterAutospacing="1"/>
      </w:pPr>
      <w:r>
        <w:t>SA2 has given a potential solution to provide the correlation information in Sol#23 in TR 23.700-70 [2] as excerpted below.</w:t>
      </w:r>
    </w:p>
    <w:tbl>
      <w:tblPr>
        <w:tblStyle w:val="af5"/>
        <w:tblW w:w="0" w:type="auto"/>
        <w:tblLook w:val="04A0" w:firstRow="1" w:lastRow="0" w:firstColumn="1" w:lastColumn="0" w:noHBand="0" w:noVBand="1"/>
      </w:tblPr>
      <w:tblGrid>
        <w:gridCol w:w="9629"/>
      </w:tblGrid>
      <w:tr w:rsidR="004549F3" w14:paraId="0E9A6295" w14:textId="77777777" w:rsidTr="004549F3">
        <w:tc>
          <w:tcPr>
            <w:tcW w:w="9629" w:type="dxa"/>
          </w:tcPr>
          <w:p w14:paraId="31F0FCF7" w14:textId="77777777" w:rsidR="004549F3" w:rsidRPr="00431211" w:rsidRDefault="004549F3" w:rsidP="004549F3">
            <w:pPr>
              <w:spacing w:before="100" w:beforeAutospacing="1" w:after="100" w:afterAutospacing="1"/>
              <w:rPr>
                <w:i/>
              </w:rPr>
            </w:pPr>
            <w:r w:rsidRPr="00431211">
              <w:rPr>
                <w:i/>
              </w:rPr>
              <w:t>This solution proposes to introduce PDU Set correlation information as part of PDU Set information. PDU Set correlation information:</w:t>
            </w:r>
          </w:p>
          <w:p w14:paraId="05255006" w14:textId="77777777" w:rsidR="004549F3" w:rsidRPr="00431211" w:rsidRDefault="004549F3" w:rsidP="004549F3">
            <w:pPr>
              <w:spacing w:before="100" w:beforeAutospacing="1" w:after="100" w:afterAutospacing="1"/>
              <w:rPr>
                <w:i/>
              </w:rPr>
            </w:pPr>
            <w:r w:rsidRPr="00431211">
              <w:rPr>
                <w:i/>
              </w:rPr>
              <w:t xml:space="preserve">Identifies the related PDU set(s) that are part of a </w:t>
            </w:r>
            <w:r w:rsidRPr="00431211">
              <w:rPr>
                <w:i/>
                <w:highlight w:val="yellow"/>
              </w:rPr>
              <w:t>PDU set group</w:t>
            </w:r>
            <w:r w:rsidRPr="00431211">
              <w:rPr>
                <w:i/>
              </w:rPr>
              <w:t xml:space="preserve">. For example, the intra-coded (I) frames/slices followed by related predicted (P) frames/slices are part of a same PDU set group. These related PDU sets include the </w:t>
            </w:r>
            <w:r w:rsidRPr="00431211">
              <w:rPr>
                <w:i/>
                <w:highlight w:val="yellow"/>
              </w:rPr>
              <w:t>correlation value</w:t>
            </w:r>
            <w:r w:rsidRPr="00431211">
              <w:rPr>
                <w:i/>
              </w:rPr>
              <w:t xml:space="preserve">, </w:t>
            </w:r>
            <w:r w:rsidRPr="00431211">
              <w:rPr>
                <w:i/>
                <w:highlight w:val="yellow"/>
              </w:rPr>
              <w:t>correlation sequence number</w:t>
            </w:r>
            <w:r w:rsidRPr="00431211">
              <w:rPr>
                <w:i/>
              </w:rPr>
              <w:t xml:space="preserve">, or the </w:t>
            </w:r>
            <w:r w:rsidRPr="00431211">
              <w:rPr>
                <w:i/>
                <w:highlight w:val="yellow"/>
              </w:rPr>
              <w:t>"PDU Set sequence number" to which the dependent PDU Sets are related to</w:t>
            </w:r>
            <w:r w:rsidRPr="00431211">
              <w:rPr>
                <w:i/>
              </w:rPr>
              <w:t>.</w:t>
            </w:r>
          </w:p>
          <w:p w14:paraId="524A7C96" w14:textId="39482DCB" w:rsidR="004549F3" w:rsidRPr="004549F3" w:rsidRDefault="004549F3" w:rsidP="004549F3">
            <w:pPr>
              <w:spacing w:before="100" w:beforeAutospacing="1" w:after="100" w:afterAutospacing="1"/>
            </w:pPr>
            <w:r w:rsidRPr="00431211">
              <w:rPr>
                <w:i/>
              </w:rPr>
              <w:t>In addition, "</w:t>
            </w:r>
            <w:r w:rsidRPr="00431211">
              <w:rPr>
                <w:i/>
                <w:highlight w:val="yellow"/>
              </w:rPr>
              <w:t>independent indicator"</w:t>
            </w:r>
            <w:r w:rsidRPr="00431211">
              <w:rPr>
                <w:i/>
              </w:rPr>
              <w:t xml:space="preserve"> can be provided to indicate independent PDU set (e.g. IDR frame). The independent indicator can be for example a certain PSI value.</w:t>
            </w:r>
          </w:p>
        </w:tc>
      </w:tr>
    </w:tbl>
    <w:p w14:paraId="4201EB0E" w14:textId="40F6E611" w:rsidR="004549F3" w:rsidRDefault="00842106" w:rsidP="002748F0">
      <w:pPr>
        <w:spacing w:before="100" w:beforeAutospacing="1" w:after="100" w:afterAutospacing="1"/>
      </w:pPr>
      <w:r>
        <w:rPr>
          <w:rFonts w:hint="eastAsia"/>
        </w:rPr>
        <w:t>T</w:t>
      </w:r>
      <w:r>
        <w:t xml:space="preserve">he proposed solution defines a PDU set group to include the correlated PDU sets. An “independent indicator” can be used to indicate the independent PDU set, and the dependent PDU sets may include the correlation value to indicate the related PDU sets. </w:t>
      </w:r>
    </w:p>
    <w:p w14:paraId="1C762A29" w14:textId="2B12EEBD" w:rsidR="00CA6AF3" w:rsidRDefault="00CA6AF3" w:rsidP="00CA6AF3">
      <w:pPr>
        <w:spacing w:before="100" w:beforeAutospacing="1" w:after="100" w:afterAutospacing="1"/>
      </w:pPr>
      <w:r>
        <w:t xml:space="preserve">Generally, the PDU set correlation information can be helpful from RAN perspective. For example, if it is confirmed that the dependent PDU sets (e.g. P frames) can be discarded when the corresponding independent PDU set (e.g. I frame) is lost, the network can save much resource by not transmitting the dependent PDU sets. However, </w:t>
      </w:r>
      <w:r w:rsidR="00DE46DA">
        <w:t>whether such discarding is allowed</w:t>
      </w:r>
      <w:r>
        <w:t xml:space="preserve"> should be confirmed by SA4 first.</w:t>
      </w:r>
      <w:r>
        <w:rPr>
          <w:rFonts w:hint="eastAsia"/>
        </w:rPr>
        <w:t xml:space="preserve"> </w:t>
      </w:r>
      <w:r>
        <w:t>Another potential usage is that RAN can provide higher reliability for the independent PDU set, so that the subsequent dependent PDU sets can be decoded successfully, which is beneficial for the service experience.</w:t>
      </w:r>
    </w:p>
    <w:p w14:paraId="3DD9CAE9" w14:textId="715E2F1F" w:rsidR="00F870B9" w:rsidRDefault="00842106" w:rsidP="00F870B9">
      <w:pPr>
        <w:spacing w:before="100" w:beforeAutospacing="1" w:after="100" w:afterAutospacing="1"/>
      </w:pPr>
      <w:r>
        <w:t xml:space="preserve">In our opinion, </w:t>
      </w:r>
      <w:r w:rsidR="008415A9">
        <w:t xml:space="preserve">it can be supported to have some information identifying the PDU set groups and the independent PDU sets. But for the </w:t>
      </w:r>
      <w:r w:rsidR="002A2DBC">
        <w:t>“</w:t>
      </w:r>
      <w:r w:rsidR="008415A9">
        <w:t>correlation values</w:t>
      </w:r>
      <w:r w:rsidR="002A2DBC">
        <w:t>” and the “correlation sequence number”</w:t>
      </w:r>
      <w:r w:rsidR="008415A9">
        <w:t>,</w:t>
      </w:r>
      <w:r w:rsidR="002A2DBC">
        <w:t xml:space="preserve"> we tend to think the design of such </w:t>
      </w:r>
      <w:r w:rsidR="002A2DBC">
        <w:lastRenderedPageBreak/>
        <w:t xml:space="preserve">information looks very complicated, and it is unclear how will the NG-RAN node use such complicated information. If SA2 decides to support the inter-PDU set dependency, we prefer the design of the provided information to evaluate such dependency to be simple and </w:t>
      </w:r>
      <w:r w:rsidR="00B2314A">
        <w:t xml:space="preserve">the usage is </w:t>
      </w:r>
      <w:r w:rsidR="002A2DBC">
        <w:t>clear,</w:t>
      </w:r>
      <w:r w:rsidR="007C08DA">
        <w:t xml:space="preserve"> </w:t>
      </w:r>
      <w:r w:rsidR="00EA3BF3">
        <w:t xml:space="preserve">any complicated design will not be expected. </w:t>
      </w:r>
    </w:p>
    <w:p w14:paraId="4302A1D8" w14:textId="65AA9DED" w:rsidR="00AB38A8" w:rsidRPr="00AB38A8" w:rsidRDefault="00AB38A8" w:rsidP="002748F0">
      <w:pPr>
        <w:spacing w:before="100" w:beforeAutospacing="1" w:after="100" w:afterAutospacing="1"/>
        <w:rPr>
          <w:b/>
        </w:rPr>
      </w:pPr>
      <w:bookmarkStart w:id="6" w:name="_GoBack"/>
      <w:bookmarkEnd w:id="6"/>
      <w:r w:rsidRPr="00AB38A8">
        <w:rPr>
          <w:b/>
          <w:i/>
          <w:u w:val="single"/>
        </w:rPr>
        <w:t>Proposal 1:</w:t>
      </w:r>
      <w:r w:rsidRPr="00AB38A8">
        <w:rPr>
          <w:b/>
        </w:rPr>
        <w:t xml:space="preserve"> </w:t>
      </w:r>
      <w:r w:rsidR="006370E7">
        <w:rPr>
          <w:b/>
        </w:rPr>
        <w:t xml:space="preserve">For question 1, </w:t>
      </w:r>
      <w:r w:rsidRPr="00AB38A8">
        <w:rPr>
          <w:b/>
        </w:rPr>
        <w:t>RAN</w:t>
      </w:r>
      <w:r w:rsidR="008415A9">
        <w:rPr>
          <w:b/>
        </w:rPr>
        <w:t>3</w:t>
      </w:r>
      <w:r w:rsidRPr="00AB38A8">
        <w:rPr>
          <w:b/>
        </w:rPr>
        <w:t xml:space="preserve"> to reply SA2</w:t>
      </w:r>
      <w:r w:rsidR="007E7AC0">
        <w:rPr>
          <w:b/>
        </w:rPr>
        <w:t xml:space="preserve"> as following: RAN3 for</w:t>
      </w:r>
      <w:r w:rsidR="003E5C65">
        <w:rPr>
          <w:b/>
        </w:rPr>
        <w:t>e</w:t>
      </w:r>
      <w:r w:rsidR="007E7AC0">
        <w:rPr>
          <w:b/>
        </w:rPr>
        <w:t xml:space="preserve">sees </w:t>
      </w:r>
      <w:r w:rsidRPr="00AB38A8">
        <w:rPr>
          <w:b/>
        </w:rPr>
        <w:t xml:space="preserve">some improvement if RAN can be provided with the inter-PDU set correlation information, </w:t>
      </w:r>
      <w:r w:rsidR="00EA3BF3">
        <w:rPr>
          <w:b/>
        </w:rPr>
        <w:t>e.g., the information to identifying the PDU set group, and the indicator for independent PDU set</w:t>
      </w:r>
      <w:r w:rsidR="00942C23">
        <w:rPr>
          <w:b/>
        </w:rPr>
        <w:t>,</w:t>
      </w:r>
      <w:r w:rsidR="00EA3BF3">
        <w:rPr>
          <w:b/>
        </w:rPr>
        <w:t xml:space="preserve"> </w:t>
      </w:r>
      <w:r w:rsidRPr="00AB38A8">
        <w:rPr>
          <w:b/>
        </w:rPr>
        <w:t xml:space="preserve">but </w:t>
      </w:r>
      <w:r w:rsidR="00942C23">
        <w:rPr>
          <w:b/>
        </w:rPr>
        <w:t xml:space="preserve">information regarding </w:t>
      </w:r>
      <w:r w:rsidR="0037305A">
        <w:rPr>
          <w:b/>
        </w:rPr>
        <w:t>complex</w:t>
      </w:r>
      <w:r w:rsidRPr="00AB38A8">
        <w:rPr>
          <w:b/>
        </w:rPr>
        <w:t xml:space="preserve"> correlation </w:t>
      </w:r>
      <w:r w:rsidR="0037305A">
        <w:rPr>
          <w:b/>
        </w:rPr>
        <w:t>relationship is not expected</w:t>
      </w:r>
      <w:r w:rsidR="00CD7D2A">
        <w:rPr>
          <w:b/>
        </w:rPr>
        <w:t>.</w:t>
      </w:r>
    </w:p>
    <w:p w14:paraId="377FF337" w14:textId="68B52CC1" w:rsidR="00F25438" w:rsidRDefault="00F25438" w:rsidP="000C7F1F">
      <w:pPr>
        <w:pStyle w:val="20"/>
        <w:spacing w:before="100" w:beforeAutospacing="1" w:after="100" w:afterAutospacing="1"/>
      </w:pPr>
      <w:r>
        <w:rPr>
          <w:rFonts w:hint="eastAsia"/>
        </w:rPr>
        <w:t>2</w:t>
      </w:r>
      <w:r>
        <w:t>.1.2 Available data rate exposure</w:t>
      </w:r>
    </w:p>
    <w:p w14:paraId="42A25B26" w14:textId="07620F4C" w:rsidR="00F25438" w:rsidRDefault="003D623D" w:rsidP="00F25438">
      <w:pPr>
        <w:spacing w:before="100" w:beforeAutospacing="1" w:after="100" w:afterAutospacing="1"/>
      </w:pPr>
      <w:r>
        <w:t xml:space="preserve">Question3 asks </w:t>
      </w:r>
      <w:r w:rsidR="003F525C">
        <w:t xml:space="preserve">for </w:t>
      </w:r>
      <w:r>
        <w:t xml:space="preserve">feedback </w:t>
      </w:r>
      <w:r w:rsidR="00FE03E1">
        <w:t xml:space="preserve">on </w:t>
      </w:r>
      <w:r>
        <w:t>available data rate exposure:</w:t>
      </w:r>
    </w:p>
    <w:tbl>
      <w:tblPr>
        <w:tblStyle w:val="af5"/>
        <w:tblW w:w="0" w:type="auto"/>
        <w:tblLook w:val="04A0" w:firstRow="1" w:lastRow="0" w:firstColumn="1" w:lastColumn="0" w:noHBand="0" w:noVBand="1"/>
      </w:tblPr>
      <w:tblGrid>
        <w:gridCol w:w="9629"/>
      </w:tblGrid>
      <w:tr w:rsidR="003D623D" w14:paraId="4824CCB5" w14:textId="77777777" w:rsidTr="003D623D">
        <w:tc>
          <w:tcPr>
            <w:tcW w:w="9629" w:type="dxa"/>
          </w:tcPr>
          <w:p w14:paraId="40884DFD" w14:textId="3E8EA40D" w:rsidR="003D623D" w:rsidRPr="003D623D" w:rsidRDefault="003D623D" w:rsidP="003D623D">
            <w:pPr>
              <w:numPr>
                <w:ilvl w:val="0"/>
                <w:numId w:val="42"/>
              </w:numPr>
              <w:spacing w:before="100" w:beforeAutospacing="1" w:after="100" w:afterAutospacing="1"/>
              <w:ind w:left="357" w:hanging="357"/>
            </w:pPr>
            <w:r w:rsidRPr="003D623D">
              <w:rPr>
                <w:rFonts w:ascii="Arial" w:hAnsi="Arial" w:cs="Arial"/>
                <w:b/>
              </w:rPr>
              <w:t>Question</w:t>
            </w:r>
            <w:r w:rsidRPr="003D623D">
              <w:rPr>
                <w:rFonts w:ascii="Arial" w:hAnsi="Arial" w:cs="Arial" w:hint="eastAsia"/>
                <w:b/>
              </w:rPr>
              <w:t>3</w:t>
            </w:r>
            <w:r w:rsidRPr="003D623D">
              <w:rPr>
                <w:rFonts w:ascii="Arial" w:hAnsi="Arial" w:cs="Arial"/>
                <w:b/>
              </w:rPr>
              <w:t xml:space="preserve"> [for </w:t>
            </w:r>
            <w:r w:rsidRPr="003D623D">
              <w:rPr>
                <w:rFonts w:ascii="Aptos" w:hAnsi="Aptos"/>
                <w:b/>
                <w:color w:val="000000"/>
              </w:rPr>
              <w:t>RAN2 and RAN3</w:t>
            </w:r>
            <w:r w:rsidRPr="003D623D">
              <w:rPr>
                <w:rFonts w:ascii="Arial" w:hAnsi="Arial" w:cs="Arial"/>
                <w:b/>
              </w:rPr>
              <w:t>]:</w:t>
            </w:r>
            <w:r w:rsidRPr="003D623D">
              <w:rPr>
                <w:rFonts w:ascii="Arial" w:eastAsia="等线" w:hAnsi="Arial" w:cs="Arial"/>
              </w:rPr>
              <w:t xml:space="preserve"> SA2 would like to ask for to feedback on whether it is feasible for the NG-RAN to provide available data rate for the (non-)GBR QoS Flows. </w:t>
            </w:r>
          </w:p>
        </w:tc>
      </w:tr>
    </w:tbl>
    <w:p w14:paraId="5C0A5CAB" w14:textId="04B24005" w:rsidR="003D623D" w:rsidRDefault="00541FD5" w:rsidP="00F25438">
      <w:pPr>
        <w:spacing w:before="100" w:beforeAutospacing="1" w:after="100" w:afterAutospacing="1"/>
      </w:pPr>
      <w:r>
        <w:rPr>
          <w:rFonts w:hint="eastAsia"/>
        </w:rPr>
        <w:t>F</w:t>
      </w:r>
      <w:r>
        <w:t xml:space="preserve">or GBR QoS flows, NG-RAN should be able to evaluate </w:t>
      </w:r>
      <w:r w:rsidR="007C0E7D">
        <w:t xml:space="preserve">and provide </w:t>
      </w:r>
      <w:r>
        <w:t>the available data rate since there are already some similar mechanisms supported, such as Alternative QoS. For Alternative QoS, NG-RAN</w:t>
      </w:r>
      <w:r>
        <w:rPr>
          <w:rFonts w:hint="eastAsia"/>
        </w:rPr>
        <w:t xml:space="preserve"> </w:t>
      </w:r>
      <w:r>
        <w:t xml:space="preserve">can provide </w:t>
      </w:r>
      <w:r w:rsidR="003174B6">
        <w:t xml:space="preserve">the </w:t>
      </w:r>
      <w:r>
        <w:t xml:space="preserve">feedback to CN on whether the required GFBR can be guaranteed or not, and which alternative one can be fulfilled. This implies that the NG-RAN shall evaluate the available </w:t>
      </w:r>
      <w:r w:rsidR="00413D20">
        <w:t>bit rate for the QoS flow first</w:t>
      </w:r>
      <w:r w:rsidR="004E1D7D">
        <w:t xml:space="preserve">. </w:t>
      </w:r>
    </w:p>
    <w:p w14:paraId="6B8334BF" w14:textId="5D796BBB" w:rsidR="003174B6" w:rsidRDefault="003174B6" w:rsidP="00F25438">
      <w:pPr>
        <w:spacing w:before="100" w:beforeAutospacing="1" w:after="100" w:afterAutospacing="1"/>
      </w:pPr>
      <w:r>
        <w:t>For non-GBR QoS flows, things may be a bit different. There is no required bit rate for non-GBR QoS flows, and NG-RAN would not reserve resource for non-GBR Qo</w:t>
      </w:r>
      <w:r w:rsidR="007F5BFD">
        <w:t xml:space="preserve">S flows, which means it is difficult to predict the data rate in advance. However, from the implementation perspective, it is </w:t>
      </w:r>
      <w:r w:rsidR="00072934">
        <w:t xml:space="preserve">still </w:t>
      </w:r>
      <w:r w:rsidR="007F5BFD">
        <w:t xml:space="preserve">possible since the NG-RAN node can consider the available resource, the traffic characteristics and the fairness among UEs to evaluate the possible data rate for the QoS flows. </w:t>
      </w:r>
      <w:r w:rsidR="00A83307">
        <w:t xml:space="preserve">Although the result may be inaccurate, it can still be provided to the CN as a reference. </w:t>
      </w:r>
    </w:p>
    <w:p w14:paraId="742B7876" w14:textId="6CDBCB43" w:rsidR="00D010C3" w:rsidRDefault="00D010C3" w:rsidP="00F25438">
      <w:pPr>
        <w:spacing w:before="100" w:beforeAutospacing="1" w:after="100" w:afterAutospacing="1"/>
      </w:pPr>
      <w:r>
        <w:t xml:space="preserve">For both GBR and non-GBR QoS flows, the above predicted available data rate can be provided to the CN via NG-U interface, which is similar to the R18 congestion information reporting. </w:t>
      </w:r>
    </w:p>
    <w:p w14:paraId="4D61A236" w14:textId="0F093B48" w:rsidR="00A83307" w:rsidRPr="00691ED5" w:rsidRDefault="00A83307" w:rsidP="00F25438">
      <w:pPr>
        <w:spacing w:before="100" w:beforeAutospacing="1" w:after="100" w:afterAutospacing="1"/>
        <w:rPr>
          <w:b/>
        </w:rPr>
      </w:pPr>
      <w:r w:rsidRPr="00691ED5">
        <w:rPr>
          <w:b/>
          <w:i/>
          <w:u w:val="single"/>
        </w:rPr>
        <w:t>Proposal 2:</w:t>
      </w:r>
      <w:r w:rsidR="006F46C2">
        <w:rPr>
          <w:b/>
        </w:rPr>
        <w:t xml:space="preserve"> </w:t>
      </w:r>
      <w:r w:rsidR="00FC565B">
        <w:rPr>
          <w:b/>
        </w:rPr>
        <w:t xml:space="preserve">For question 3, </w:t>
      </w:r>
      <w:r w:rsidR="006F46C2">
        <w:rPr>
          <w:b/>
        </w:rPr>
        <w:t>RAN3</w:t>
      </w:r>
      <w:r w:rsidRPr="00691ED5">
        <w:rPr>
          <w:b/>
        </w:rPr>
        <w:t xml:space="preserve"> to reply SA2 </w:t>
      </w:r>
      <w:r w:rsidR="00FC565B">
        <w:rPr>
          <w:b/>
        </w:rPr>
        <w:t>as following: From RAN3 point of view,</w:t>
      </w:r>
      <w:r w:rsidRPr="00691ED5">
        <w:rPr>
          <w:b/>
        </w:rPr>
        <w:t xml:space="preserve"> it is feasible for the NG-RAN to provide available data rate for the (non-)GBR QoS flows</w:t>
      </w:r>
      <w:r w:rsidR="00FC565B">
        <w:rPr>
          <w:b/>
        </w:rPr>
        <w:t>, but the value for non-GBR QoS flow is not accurate and may not be guaranteed</w:t>
      </w:r>
      <w:r w:rsidRPr="00691ED5">
        <w:rPr>
          <w:b/>
        </w:rPr>
        <w:t>.</w:t>
      </w:r>
    </w:p>
    <w:p w14:paraId="5D16B95A" w14:textId="29C46C6B" w:rsidR="00FA5B3B" w:rsidRDefault="00FA5B3B" w:rsidP="000C7F1F">
      <w:pPr>
        <w:pStyle w:val="20"/>
        <w:spacing w:before="100" w:beforeAutospacing="1" w:after="100" w:afterAutospacing="1"/>
      </w:pPr>
      <w:r>
        <w:rPr>
          <w:rFonts w:hint="eastAsia"/>
        </w:rPr>
        <w:t>2</w:t>
      </w:r>
      <w:r w:rsidR="00892132">
        <w:t>.1.3</w:t>
      </w:r>
      <w:r>
        <w:t xml:space="preserve"> PDU set QoS performance exposure</w:t>
      </w:r>
    </w:p>
    <w:p w14:paraId="4BD1A5FC" w14:textId="2277E451" w:rsidR="00FA5B3B" w:rsidRDefault="00EF5CA6" w:rsidP="00FA5B3B">
      <w:pPr>
        <w:spacing w:before="100" w:beforeAutospacing="1" w:after="100" w:afterAutospacing="1"/>
      </w:pPr>
      <w:r>
        <w:t>Another question is related to PDU set QoS performance</w:t>
      </w:r>
      <w:r w:rsidR="00FA5B3B">
        <w:t xml:space="preserve">. </w:t>
      </w:r>
    </w:p>
    <w:tbl>
      <w:tblPr>
        <w:tblStyle w:val="af5"/>
        <w:tblW w:w="0" w:type="auto"/>
        <w:tblLook w:val="04A0" w:firstRow="1" w:lastRow="0" w:firstColumn="1" w:lastColumn="0" w:noHBand="0" w:noVBand="1"/>
      </w:tblPr>
      <w:tblGrid>
        <w:gridCol w:w="9629"/>
      </w:tblGrid>
      <w:tr w:rsidR="00EF5CA6" w14:paraId="3A0CEB46" w14:textId="77777777" w:rsidTr="00EF5CA6">
        <w:tc>
          <w:tcPr>
            <w:tcW w:w="9629" w:type="dxa"/>
          </w:tcPr>
          <w:p w14:paraId="4A7D0A9C" w14:textId="08CF5EFE" w:rsidR="00EF5CA6" w:rsidRPr="00EF5CA6" w:rsidRDefault="00EF5CA6" w:rsidP="00EF5CA6">
            <w:pPr>
              <w:pStyle w:val="B1"/>
              <w:numPr>
                <w:ilvl w:val="0"/>
                <w:numId w:val="42"/>
              </w:numPr>
              <w:adjustRightInd/>
              <w:spacing w:before="100" w:beforeAutospacing="1" w:after="100" w:afterAutospacing="1"/>
              <w:ind w:left="357" w:hanging="357"/>
              <w:textAlignment w:val="auto"/>
              <w:rPr>
                <w:rFonts w:ascii="Arial" w:eastAsia="等线" w:hAnsi="Arial" w:cs="Arial"/>
              </w:rPr>
            </w:pPr>
            <w:r w:rsidRPr="00F25515">
              <w:rPr>
                <w:rFonts w:ascii="Arial" w:hAnsi="Arial" w:cs="Arial"/>
                <w:b/>
              </w:rPr>
              <w:t>Question6</w:t>
            </w:r>
            <w:r>
              <w:rPr>
                <w:rFonts w:ascii="Arial" w:hAnsi="Arial" w:cs="Arial"/>
                <w:b/>
              </w:rPr>
              <w:t xml:space="preserve"> </w:t>
            </w:r>
            <w:r w:rsidRPr="00F25515">
              <w:rPr>
                <w:rFonts w:ascii="Arial" w:hAnsi="Arial" w:cs="Arial"/>
                <w:b/>
              </w:rPr>
              <w:t>[for RAN2 and RAN3]:</w:t>
            </w:r>
            <w:r w:rsidRPr="00F25515">
              <w:rPr>
                <w:rFonts w:ascii="Arial" w:eastAsia="等线" w:hAnsi="Arial" w:cs="Arial"/>
              </w:rPr>
              <w:t xml:space="preserve"> In the attached S2-2405372, it introduces to</w:t>
            </w:r>
            <w:r>
              <w:rPr>
                <w:rFonts w:ascii="Arial" w:eastAsia="等线" w:hAnsi="Arial" w:cs="Arial"/>
              </w:rPr>
              <w:t xml:space="preserve"> measure and</w:t>
            </w:r>
            <w:r w:rsidRPr="00F25515">
              <w:rPr>
                <w:rFonts w:ascii="Arial" w:eastAsia="等线" w:hAnsi="Arial" w:cs="Arial"/>
              </w:rPr>
              <w:t xml:space="preserve"> expose the PDU Set QoS performance (i.e.</w:t>
            </w:r>
            <w:r>
              <w:rPr>
                <w:rFonts w:ascii="Arial" w:eastAsia="等线" w:hAnsi="Arial" w:cs="Arial"/>
              </w:rPr>
              <w:t>,</w:t>
            </w:r>
            <w:r w:rsidRPr="00F25515">
              <w:rPr>
                <w:rFonts w:ascii="Arial" w:eastAsia="等线" w:hAnsi="Arial" w:cs="Arial"/>
              </w:rPr>
              <w:t xml:space="preserve"> the PDU Set Delay and PDU Set Loss Rate) to the application </w:t>
            </w:r>
            <w:r>
              <w:rPr>
                <w:rFonts w:ascii="Arial" w:eastAsia="等线" w:hAnsi="Arial" w:cs="Arial"/>
              </w:rPr>
              <w:t>server</w:t>
            </w:r>
            <w:r w:rsidRPr="00F25515">
              <w:rPr>
                <w:rFonts w:ascii="Arial" w:eastAsia="等线" w:hAnsi="Arial" w:cs="Arial"/>
              </w:rPr>
              <w:t xml:space="preserve">, SA2 would like RAN2 and RAN3 to </w:t>
            </w:r>
            <w:r>
              <w:rPr>
                <w:rFonts w:ascii="Arial" w:eastAsia="等线" w:hAnsi="Arial" w:cs="Arial"/>
              </w:rPr>
              <w:t xml:space="preserve">provide </w:t>
            </w:r>
            <w:r w:rsidRPr="00F25515">
              <w:rPr>
                <w:rFonts w:ascii="Arial" w:eastAsia="等线" w:hAnsi="Arial" w:cs="Arial"/>
              </w:rPr>
              <w:t>feedback on the attached solution.</w:t>
            </w:r>
          </w:p>
        </w:tc>
      </w:tr>
    </w:tbl>
    <w:p w14:paraId="43A5A390" w14:textId="1A34C4B4" w:rsidR="00EF5CA6" w:rsidRDefault="003F634A" w:rsidP="00FA5B3B">
      <w:pPr>
        <w:spacing w:before="100" w:beforeAutospacing="1" w:after="100" w:afterAutospacing="1"/>
      </w:pPr>
      <w:r>
        <w:rPr>
          <w:rFonts w:hint="eastAsia"/>
        </w:rPr>
        <w:t>F</w:t>
      </w:r>
      <w:r>
        <w:t xml:space="preserve">irst of all, it is not clear why to expose the actual PDU set QoS performance to the APP. </w:t>
      </w:r>
      <w:r w:rsidR="00DA761D">
        <w:t>Besides the delay and loss happened within the 3GPP network, the end-to-end performance is also impacted by the other transmission hops such as the IP network. What can be performed by the APP upon receiving the QoS measurement from NG-RAN</w:t>
      </w:r>
      <w:r w:rsidR="00DA761D">
        <w:rPr>
          <w:rFonts w:hint="eastAsia"/>
        </w:rPr>
        <w:t xml:space="preserve"> </w:t>
      </w:r>
      <w:r w:rsidR="00DA761D">
        <w:t>is unclear.</w:t>
      </w:r>
    </w:p>
    <w:p w14:paraId="69E01823" w14:textId="0D4EE214" w:rsidR="00DA761D" w:rsidRDefault="00E64BD0" w:rsidP="00FA5B3B">
      <w:pPr>
        <w:spacing w:before="100" w:beforeAutospacing="1" w:after="100" w:afterAutospacing="1"/>
      </w:pPr>
      <w:r>
        <w:rPr>
          <w:rFonts w:hint="eastAsia"/>
        </w:rPr>
        <w:t>M</w:t>
      </w:r>
      <w:r>
        <w:t xml:space="preserve">oreover, </w:t>
      </w:r>
      <w:r w:rsidR="007967D3">
        <w:t xml:space="preserve">the feasibility and the work load for providing such </w:t>
      </w:r>
      <w:r>
        <w:t>PDU set QoS performance</w:t>
      </w:r>
      <w:r w:rsidR="007967D3">
        <w:t xml:space="preserve"> measurement should be considered</w:t>
      </w:r>
      <w:r>
        <w:t>.</w:t>
      </w:r>
      <w:r w:rsidR="002C55F1">
        <w:t xml:space="preserve"> </w:t>
      </w:r>
      <w:r w:rsidR="007967D3">
        <w:t>Regarding the PDU set delay, a</w:t>
      </w:r>
      <w:r w:rsidR="002C55F1">
        <w:t>lthough it is supported to measure and expose packet</w:t>
      </w:r>
      <w:r w:rsidR="00736BC3">
        <w:t xml:space="preserve"> delay curre</w:t>
      </w:r>
      <w:r w:rsidR="002C55F1">
        <w:t xml:space="preserve">ntly, the mechanism cannot </w:t>
      </w:r>
      <w:r w:rsidR="00736BC3">
        <w:t>be reuse</w:t>
      </w:r>
      <w:r w:rsidR="000014D5">
        <w:t xml:space="preserve">d </w:t>
      </w:r>
      <w:r w:rsidR="00F73CF1">
        <w:t xml:space="preserve">directly </w:t>
      </w:r>
      <w:r w:rsidR="000014D5">
        <w:t>for PDU set delay measurement. T</w:t>
      </w:r>
      <w:r w:rsidR="00187A39">
        <w:t>he packet delay comprises several parts</w:t>
      </w:r>
      <w:r w:rsidR="00694DFF">
        <w:t xml:space="preserve"> </w:t>
      </w:r>
      <w:r w:rsidR="00187A39">
        <w:t>as specified in TS 38.314 [3]. For each part, the delay is measured using an average method</w:t>
      </w:r>
      <w:r w:rsidR="00694DFF">
        <w:t>. For example, the</w:t>
      </w:r>
      <w:r w:rsidR="00914159">
        <w:t xml:space="preserve"> DL average delay over the </w:t>
      </w:r>
      <w:r w:rsidR="00694DFF">
        <w:t>F1-U</w:t>
      </w:r>
      <w:r w:rsidR="00914159">
        <w:t xml:space="preserve"> interface</w:t>
      </w:r>
      <w:r w:rsidR="00694DFF">
        <w:t xml:space="preserve"> is measured</w:t>
      </w:r>
      <w:r w:rsidR="00914159">
        <w:t xml:space="preserve"> by the following </w:t>
      </w:r>
      <w:r w:rsidR="00694DFF">
        <w:t>method</w:t>
      </w:r>
      <w:r w:rsidR="00914159">
        <w:t xml:space="preserve"> excepted from TS 28.552 [4].</w:t>
      </w:r>
    </w:p>
    <w:tbl>
      <w:tblPr>
        <w:tblStyle w:val="af5"/>
        <w:tblW w:w="0" w:type="auto"/>
        <w:tblLook w:val="04A0" w:firstRow="1" w:lastRow="0" w:firstColumn="1" w:lastColumn="0" w:noHBand="0" w:noVBand="1"/>
      </w:tblPr>
      <w:tblGrid>
        <w:gridCol w:w="9629"/>
      </w:tblGrid>
      <w:tr w:rsidR="00914159" w14:paraId="47F8AE56" w14:textId="77777777" w:rsidTr="00914159">
        <w:tc>
          <w:tcPr>
            <w:tcW w:w="9629" w:type="dxa"/>
          </w:tcPr>
          <w:p w14:paraId="2A637F36" w14:textId="77777777" w:rsidR="00694DFF" w:rsidRPr="00A005B5" w:rsidRDefault="00694DFF" w:rsidP="00694DFF">
            <w:pPr>
              <w:pStyle w:val="5"/>
            </w:pPr>
            <w:bookmarkStart w:id="7" w:name="_Toc20132326"/>
            <w:bookmarkStart w:id="8" w:name="_Toc27473375"/>
            <w:bookmarkStart w:id="9" w:name="_Toc35956046"/>
            <w:bookmarkStart w:id="10" w:name="_Toc44492035"/>
            <w:bookmarkStart w:id="11" w:name="_Toc51689964"/>
            <w:bookmarkStart w:id="12" w:name="_Toc51750656"/>
            <w:bookmarkStart w:id="13" w:name="_Toc51774916"/>
            <w:bookmarkStart w:id="14" w:name="_Toc51775530"/>
            <w:bookmarkStart w:id="15" w:name="_Toc51776146"/>
            <w:bookmarkStart w:id="16" w:name="_Toc58515532"/>
            <w:bookmarkStart w:id="17" w:name="_Toc163038081"/>
            <w:r w:rsidRPr="00A005B5">
              <w:lastRenderedPageBreak/>
              <w:t>5.1.3.3.2</w:t>
            </w:r>
            <w:r w:rsidRPr="00A005B5">
              <w:tab/>
              <w:t xml:space="preserve">Average delay </w:t>
            </w:r>
            <w:r>
              <w:t xml:space="preserve">DL </w:t>
            </w:r>
            <w:r w:rsidRPr="00A005B5">
              <w:t>on F1-U</w:t>
            </w:r>
            <w:bookmarkEnd w:id="7"/>
            <w:bookmarkEnd w:id="8"/>
            <w:bookmarkEnd w:id="9"/>
            <w:bookmarkEnd w:id="10"/>
            <w:bookmarkEnd w:id="11"/>
            <w:bookmarkEnd w:id="12"/>
            <w:bookmarkEnd w:id="13"/>
            <w:bookmarkEnd w:id="14"/>
            <w:bookmarkEnd w:id="15"/>
            <w:bookmarkEnd w:id="16"/>
            <w:bookmarkEnd w:id="17"/>
          </w:p>
          <w:p w14:paraId="4613FBCE" w14:textId="77777777" w:rsidR="00694DFF" w:rsidRPr="00A005B5" w:rsidRDefault="00694DFF" w:rsidP="00694DFF">
            <w:pPr>
              <w:pStyle w:val="B1"/>
            </w:pPr>
            <w:r>
              <w:t>a)</w:t>
            </w:r>
            <w:r>
              <w:tab/>
            </w:r>
            <w:r w:rsidRPr="00A005B5">
              <w:t xml:space="preserve">This measurement provides the </w:t>
            </w:r>
            <w:r w:rsidRPr="00431211">
              <w:rPr>
                <w:highlight w:val="yellow"/>
              </w:rPr>
              <w:t>average (arithmetic mean) GTP packet delay</w:t>
            </w:r>
            <w:r>
              <w:t xml:space="preserve"> DL</w:t>
            </w:r>
            <w:r w:rsidRPr="00A005B5">
              <w:t xml:space="preserve"> on the F1-U interface. The measurement is </w:t>
            </w:r>
            <w:r w:rsidRPr="006E57E6">
              <w:t>calculated per PLMN ID and</w:t>
            </w:r>
            <w:r w:rsidRPr="00A005B5">
              <w:t xml:space="preserve"> per QoS level (</w:t>
            </w:r>
            <w:r>
              <w:t xml:space="preserve">mapped </w:t>
            </w:r>
            <w:r w:rsidRPr="00A005B5">
              <w:t>5QI or QCI in NR option 3)</w:t>
            </w:r>
            <w:r w:rsidRPr="00E04A05">
              <w:t xml:space="preserve"> </w:t>
            </w:r>
            <w:r>
              <w:t xml:space="preserve">and </w:t>
            </w:r>
            <w:proofErr w:type="spellStart"/>
            <w:r>
              <w:t>subcounters</w:t>
            </w:r>
            <w:proofErr w:type="spellEnd"/>
            <w:r>
              <w:t xml:space="preserve"> per S-NSSAI</w:t>
            </w:r>
            <w:r w:rsidRPr="00A005B5">
              <w:t>.</w:t>
            </w:r>
          </w:p>
          <w:p w14:paraId="07AFE8BA" w14:textId="77777777" w:rsidR="00694DFF" w:rsidRPr="00A005B5" w:rsidRDefault="00694DFF" w:rsidP="00694DFF">
            <w:pPr>
              <w:pStyle w:val="B1"/>
            </w:pPr>
            <w:r>
              <w:t>b)</w:t>
            </w:r>
            <w:r>
              <w:tab/>
            </w:r>
            <w:r w:rsidRPr="00A005B5">
              <w:t>DER (n=1)</w:t>
            </w:r>
          </w:p>
          <w:p w14:paraId="027FE7B7" w14:textId="77777777" w:rsidR="00694DFF" w:rsidRDefault="00694DFF" w:rsidP="00694DFF">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rPr>
              <w:t xml:space="preserve">the same packet </w:t>
            </w:r>
            <w:r w:rsidRPr="00AD55F3">
              <w:rPr>
                <w:kern w:val="2"/>
              </w:rPr>
              <w:t xml:space="preserve">was sent </w:t>
            </w:r>
            <w:r w:rsidRPr="00A005B5">
              <w:rPr>
                <w:kern w:val="2"/>
              </w:rPr>
              <w:t xml:space="preserve">to </w:t>
            </w:r>
            <w:proofErr w:type="spellStart"/>
            <w:r w:rsidRPr="00A005B5">
              <w:rPr>
                <w:kern w:val="2"/>
              </w:rPr>
              <w:t>gNB</w:t>
            </w:r>
            <w:proofErr w:type="spellEnd"/>
            <w:r w:rsidRPr="00A005B5">
              <w:rPr>
                <w:kern w:val="2"/>
              </w:rPr>
              <w:t xml:space="preserve">-DU </w:t>
            </w:r>
            <w:r w:rsidRPr="00AD55F3">
              <w:rPr>
                <w:kern w:val="2"/>
              </w:rPr>
              <w:t xml:space="preserve">from </w:t>
            </w:r>
            <w:r w:rsidRPr="00A005B5">
              <w:rPr>
                <w:kern w:val="2"/>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rsidRPr="006E57E6">
              <w:t xml:space="preserve"> The measurement is performed per PLMN ID and per QoS level (mapped 5QI or QCI in NR option 3) and per S-NSSAI.</w:t>
            </w:r>
          </w:p>
          <w:bookmarkStart w:id="18" w:name="_MON_1756559567"/>
          <w:bookmarkEnd w:id="18"/>
          <w:p w14:paraId="7FE8F72C" w14:textId="77777777" w:rsidR="00694DFF" w:rsidRDefault="00694DFF" w:rsidP="00694DFF">
            <w:pPr>
              <w:pStyle w:val="TH"/>
            </w:pPr>
            <w:r>
              <w:object w:dxaOrig="9026" w:dyaOrig="2587" w14:anchorId="6823398B">
                <v:shape id="_x0000_i1026" type="#_x0000_t75" style="width:451.5pt;height:129.75pt" o:ole="">
                  <v:imagedata r:id="rId9" o:title=""/>
                </v:shape>
                <o:OLEObject Type="Embed" ProgID="Word.Document.12" ShapeID="_x0000_i1026" DrawAspect="Content" ObjectID="_1776853260" r:id="rId10">
                  <o:FieldCodes>\s</o:FieldCodes>
                </o:OLEObject>
              </w:object>
            </w:r>
          </w:p>
          <w:p w14:paraId="030A94BC" w14:textId="0E12EC2F" w:rsidR="00914159" w:rsidRPr="00694DFF" w:rsidRDefault="00694DFF" w:rsidP="00694DFF">
            <w:pPr>
              <w:pStyle w:val="TH"/>
            </w:pPr>
            <w:r w:rsidRPr="00E52BA1">
              <w:rPr>
                <w:bCs/>
                <w:lang w:val="en-US"/>
              </w:rPr>
              <w:t>Figure 5.1.3.3.2-1 Average delay DL on F1U</w:t>
            </w:r>
          </w:p>
        </w:tc>
      </w:tr>
    </w:tbl>
    <w:p w14:paraId="3D4C5AD9" w14:textId="46DD4CB4" w:rsidR="007C0E7D" w:rsidRDefault="006A596D" w:rsidP="00FA5B3B">
      <w:pPr>
        <w:spacing w:before="100" w:beforeAutospacing="1" w:after="100" w:afterAutospacing="1"/>
      </w:pPr>
      <w:r>
        <w:rPr>
          <w:rFonts w:hint="eastAsia"/>
        </w:rPr>
        <w:t>I</w:t>
      </w:r>
      <w:r>
        <w:t xml:space="preserve">t can be seen that the delay is averaged </w:t>
      </w:r>
      <w:r w:rsidR="00A070B2">
        <w:t>by considering the round trip delay</w:t>
      </w:r>
      <w:r>
        <w:t>. However, the definition of PDU set delay is the time period from when the first PDU is sent until the last PDU is received</w:t>
      </w:r>
      <w:r w:rsidR="004B4105">
        <w:t xml:space="preserve">, as explained in </w:t>
      </w:r>
      <w:r w:rsidR="004B4105" w:rsidRPr="004B4105">
        <w:t>S2-2405372</w:t>
      </w:r>
      <w:r w:rsidR="004B4105">
        <w:t xml:space="preserve"> [5]</w:t>
      </w:r>
      <w:r>
        <w:t xml:space="preserve">. </w:t>
      </w:r>
    </w:p>
    <w:tbl>
      <w:tblPr>
        <w:tblStyle w:val="af5"/>
        <w:tblW w:w="0" w:type="auto"/>
        <w:tblLook w:val="04A0" w:firstRow="1" w:lastRow="0" w:firstColumn="1" w:lastColumn="0" w:noHBand="0" w:noVBand="1"/>
      </w:tblPr>
      <w:tblGrid>
        <w:gridCol w:w="9629"/>
      </w:tblGrid>
      <w:tr w:rsidR="004B4105" w14:paraId="20054FFA" w14:textId="77777777" w:rsidTr="004B4105">
        <w:tc>
          <w:tcPr>
            <w:tcW w:w="9629" w:type="dxa"/>
          </w:tcPr>
          <w:p w14:paraId="7957BC84" w14:textId="77777777" w:rsidR="004B4105" w:rsidRDefault="004B4105" w:rsidP="004B4105">
            <w:pPr>
              <w:pStyle w:val="4"/>
            </w:pPr>
            <w:r>
              <w:t>6.X.2.1</w:t>
            </w:r>
            <w:r>
              <w:tab/>
              <w:t>PDU Set Delay</w:t>
            </w:r>
          </w:p>
          <w:p w14:paraId="35E803D2" w14:textId="77777777" w:rsidR="004B4105" w:rsidRDefault="004B4105" w:rsidP="004B4105">
            <w:pPr>
              <w:rPr>
                <w:rFonts w:eastAsiaTheme="minorEastAsia"/>
              </w:rPr>
            </w:pPr>
            <w:r>
              <w:rPr>
                <w:rFonts w:eastAsiaTheme="minorEastAsia"/>
              </w:rPr>
              <w:t>The PDU Set delay is a different measure dimension with the packet delay.</w:t>
            </w:r>
          </w:p>
          <w:p w14:paraId="20E77079" w14:textId="77777777" w:rsidR="004B4105" w:rsidRDefault="004B4105" w:rsidP="004B4105">
            <w:pPr>
              <w:ind w:left="400" w:hangingChars="200" w:hanging="400"/>
              <w:rPr>
                <w:rFonts w:eastAsia="等线"/>
              </w:rPr>
            </w:pPr>
            <w:r>
              <w:rPr>
                <w:rFonts w:eastAsiaTheme="minorEastAsia"/>
              </w:rPr>
              <w:t xml:space="preserve">-   In legacy, the packet delay refers to </w:t>
            </w:r>
            <w:r>
              <w:t>the time that a packet delayed between the UE and the N6 termination point at the UPF.</w:t>
            </w:r>
            <w:r>
              <w:rPr>
                <w:lang w:eastAsia="x-none"/>
              </w:rPr>
              <w:t xml:space="preserve"> It is a combination of the RAN part of UL/DL packet delay and UL/DL packet delay between NG-RAN and PSA UPF. The NG-RAN is required to provide the QoS monitoring results on the RAN part of UL/DL packet delay measurement. The measurement of the UL/DL packet delay between NG-RAN and PSA UPF can be performed on different levels of granularities, i.e. per QoS Flow per UE level, or per GTP-U path level, subject to the operators' configuration.</w:t>
            </w:r>
          </w:p>
          <w:p w14:paraId="69D29BFC" w14:textId="77777777" w:rsidR="004B4105" w:rsidRDefault="004B4105" w:rsidP="004B4105">
            <w:pPr>
              <w:ind w:left="400" w:hangingChars="200" w:hanging="400"/>
              <w:rPr>
                <w:lang w:eastAsia="x-none"/>
              </w:rPr>
            </w:pPr>
            <w:r>
              <w:rPr>
                <w:rFonts w:eastAsiaTheme="minorEastAsia"/>
              </w:rPr>
              <w:t>-   The PDU Set delay</w:t>
            </w:r>
            <w:r>
              <w:rPr>
                <w:lang w:eastAsia="x-none"/>
              </w:rPr>
              <w:t xml:space="preserve"> focuses on the </w:t>
            </w:r>
            <w:r>
              <w:rPr>
                <w:lang w:val="en-US"/>
              </w:rPr>
              <w:t>performance of a PDU set rather than a packet.</w:t>
            </w:r>
            <w:r>
              <w:rPr>
                <w:rFonts w:eastAsiaTheme="minorEastAsia"/>
                <w:lang w:val="en-US"/>
              </w:rPr>
              <w:t xml:space="preserve"> </w:t>
            </w:r>
            <w:r>
              <w:rPr>
                <w:rFonts w:eastAsiaTheme="minorEastAsia"/>
              </w:rPr>
              <w:t xml:space="preserve">The PDU Set delay refers to </w:t>
            </w:r>
            <w:r>
              <w:t xml:space="preserve">the time that a PDU Set Delayed between the UE and the N6 termination </w:t>
            </w:r>
            <w:r>
              <w:rPr>
                <w:lang w:eastAsia="x-none"/>
              </w:rPr>
              <w:t>point</w:t>
            </w:r>
            <w:r>
              <w:t xml:space="preserve"> at the UPF.</w:t>
            </w:r>
            <w:r>
              <w:rPr>
                <w:lang w:eastAsia="x-none"/>
              </w:rPr>
              <w:t xml:space="preserve"> Only DL PDU Set Delay is proposed in this solution, i.e. it is a combination of the UPF part which contains the DL PDU Set Delay of the first PDU in PDU set and the RAN part which contains the DL PDU Set Delay of the last PDU in PDU set. </w:t>
            </w:r>
          </w:p>
          <w:p w14:paraId="0BDD2E95" w14:textId="77777777" w:rsidR="004B4105" w:rsidRDefault="004B4105" w:rsidP="00FA5B3B">
            <w:pPr>
              <w:spacing w:before="100" w:beforeAutospacing="1" w:after="100" w:afterAutospacing="1"/>
            </w:pPr>
            <w:r>
              <w:t>…</w:t>
            </w:r>
          </w:p>
          <w:p w14:paraId="3182A301" w14:textId="77777777" w:rsidR="004B4105" w:rsidRDefault="004B4105" w:rsidP="004B4105">
            <w:pPr>
              <w:ind w:left="568" w:hanging="284"/>
            </w:pPr>
            <w:r>
              <w:t>7.</w:t>
            </w:r>
            <w:r>
              <w:tab/>
              <w:t>For PDU Set Delay monitoring (for simplicity the first option is described), UPF records the time T1, which is the time that the first PDU of a PDU set is received at the UPF.</w:t>
            </w:r>
          </w:p>
          <w:p w14:paraId="7BB42CEF" w14:textId="77777777" w:rsidR="004B4105" w:rsidRDefault="004B4105" w:rsidP="004B4105">
            <w:pPr>
              <w:ind w:left="568" w:hanging="284"/>
            </w:pPr>
            <w:r>
              <w:t>8.</w:t>
            </w:r>
            <w:r>
              <w:tab/>
              <w:t>For PDU Set Delay monitoring, UPF sends T1 to NG-RAN via GTP-U header of the first PDU of a PDU set.</w:t>
            </w:r>
          </w:p>
          <w:p w14:paraId="17BF46A1" w14:textId="33329DC2" w:rsidR="004B4105" w:rsidRPr="004B4105" w:rsidRDefault="004B4105" w:rsidP="00431211">
            <w:pPr>
              <w:ind w:left="568" w:hanging="284"/>
            </w:pPr>
            <w:r>
              <w:t>9.</w:t>
            </w:r>
            <w:r>
              <w:tab/>
              <w:t>For PDU Set Delay monitoring, NG-RAN records the time T2, which is the time that the last PDU of a PDU set is received at the NG-RAN. NG-RAN determines the DL PDU Set Delay based on T2 minus T1, PDU Set Delay</w:t>
            </w:r>
          </w:p>
        </w:tc>
      </w:tr>
    </w:tbl>
    <w:p w14:paraId="7EC9458B" w14:textId="1BA038CD" w:rsidR="00914159" w:rsidRDefault="008F1E11" w:rsidP="00FA5B3B">
      <w:pPr>
        <w:spacing w:before="100" w:beforeAutospacing="1" w:after="100" w:afterAutospacing="1"/>
      </w:pPr>
      <w:r>
        <w:t>From the solution, it is found that, t</w:t>
      </w:r>
      <w:r w:rsidR="006A596D">
        <w:t>o measure the PDU set delay, the network need</w:t>
      </w:r>
      <w:r w:rsidR="00526026">
        <w:t>s</w:t>
      </w:r>
      <w:r w:rsidR="006A596D">
        <w:t xml:space="preserve"> to mark the first and the last PDU of the PDU set, and some </w:t>
      </w:r>
      <w:r w:rsidR="00554D90">
        <w:t>specification enhancements</w:t>
      </w:r>
      <w:r w:rsidR="006A596D">
        <w:t xml:space="preserve"> </w:t>
      </w:r>
      <w:r>
        <w:t>will be needed</w:t>
      </w:r>
      <w:r w:rsidR="006A596D">
        <w:t xml:space="preserve"> to </w:t>
      </w:r>
      <w:r w:rsidR="00554D90">
        <w:t xml:space="preserve">calculate </w:t>
      </w:r>
      <w:r w:rsidR="006A596D">
        <w:t>the time period.</w:t>
      </w:r>
      <w:r w:rsidR="00DD5EEA">
        <w:t xml:space="preserve"> If the PDUs in a PDU set is not forwarded in order in 3GPP network, the PDU marked as “</w:t>
      </w:r>
      <w:r w:rsidR="00DD5EEA">
        <w:rPr>
          <w:rFonts w:hint="eastAsia"/>
          <w:lang w:eastAsia="en-GB"/>
        </w:rPr>
        <w:t>End PDU of the PDU Set</w:t>
      </w:r>
      <w:r w:rsidR="00DD5EEA">
        <w:rPr>
          <w:lang w:eastAsia="en-GB"/>
        </w:rPr>
        <w:t xml:space="preserve">” may not be the real last </w:t>
      </w:r>
      <w:r w:rsidR="00DD5EEA">
        <w:rPr>
          <w:lang w:eastAsia="en-GB"/>
        </w:rPr>
        <w:lastRenderedPageBreak/>
        <w:t>PDU received/transmitted by the network node, then the measurement will be more complicated.</w:t>
      </w:r>
      <w:r w:rsidR="00DD5EEA">
        <w:t xml:space="preserve"> </w:t>
      </w:r>
      <w:r w:rsidR="006A596D">
        <w:t>The existing measurement mechanism is insufficient.</w:t>
      </w:r>
    </w:p>
    <w:p w14:paraId="585C1405" w14:textId="0E4EF565" w:rsidR="006A596D" w:rsidRDefault="006A596D" w:rsidP="00FA5B3B">
      <w:pPr>
        <w:spacing w:before="100" w:beforeAutospacing="1" w:after="100" w:afterAutospacing="1"/>
      </w:pPr>
      <w:r>
        <w:rPr>
          <w:rFonts w:hint="eastAsia"/>
        </w:rPr>
        <w:t>A</w:t>
      </w:r>
      <w:r>
        <w:t>s for the loss rate</w:t>
      </w:r>
      <w:r w:rsidR="00D02A0D">
        <w:t>, the packet level loss rate is not considered for QoS monitoring yet</w:t>
      </w:r>
      <w:r w:rsidR="00845D9C">
        <w:t>.</w:t>
      </w:r>
      <w:r w:rsidR="00D02A0D">
        <w:t xml:space="preserve"> We do not see the reason to consider PDU set level loss rate.</w:t>
      </w:r>
      <w:r w:rsidR="00845D9C">
        <w:t xml:space="preserve"> </w:t>
      </w:r>
      <w:r w:rsidR="005835DE">
        <w:t xml:space="preserve">If it is required to measure and expose </w:t>
      </w:r>
      <w:r w:rsidR="00D02A0D">
        <w:t xml:space="preserve">the </w:t>
      </w:r>
      <w:r w:rsidR="005835DE">
        <w:t xml:space="preserve">PDU set loss rate, RAN will have to design a </w:t>
      </w:r>
      <w:r w:rsidR="006F203B">
        <w:t xml:space="preserve">new </w:t>
      </w:r>
      <w:r w:rsidR="005835DE">
        <w:t xml:space="preserve">brand mechanism, which </w:t>
      </w:r>
      <w:r w:rsidR="00526026">
        <w:t>may</w:t>
      </w:r>
      <w:r w:rsidR="005835DE">
        <w:t xml:space="preserve"> bring much working load.</w:t>
      </w:r>
    </w:p>
    <w:p w14:paraId="305A93A5" w14:textId="3FBDEAA5" w:rsidR="007C1C83" w:rsidRDefault="007C1C83" w:rsidP="00FA5B3B">
      <w:pPr>
        <w:spacing w:before="100" w:beforeAutospacing="1" w:after="100" w:afterAutospacing="1"/>
      </w:pPr>
      <w:r>
        <w:t xml:space="preserve">Upon the above analysis, we think it is not expected to support PDU set QoS performance measurement and exposure at NG-RAN. It will cause much specification impacts while the benefit is not clear yet. </w:t>
      </w:r>
    </w:p>
    <w:p w14:paraId="73DF9D7F" w14:textId="706A0467" w:rsidR="007C1C83" w:rsidRPr="007C1C83" w:rsidRDefault="00694DFF" w:rsidP="00FA5B3B">
      <w:pPr>
        <w:spacing w:before="100" w:beforeAutospacing="1" w:after="100" w:afterAutospacing="1"/>
        <w:rPr>
          <w:b/>
        </w:rPr>
      </w:pPr>
      <w:r>
        <w:rPr>
          <w:b/>
          <w:i/>
          <w:u w:val="single"/>
        </w:rPr>
        <w:t>Proposal 3</w:t>
      </w:r>
      <w:r w:rsidR="007C1C83" w:rsidRPr="007C1C83">
        <w:rPr>
          <w:b/>
          <w:i/>
          <w:u w:val="single"/>
        </w:rPr>
        <w:t>:</w:t>
      </w:r>
      <w:r w:rsidR="009203D8">
        <w:rPr>
          <w:b/>
        </w:rPr>
        <w:t xml:space="preserve"> </w:t>
      </w:r>
      <w:r w:rsidR="00D02A0D">
        <w:rPr>
          <w:b/>
        </w:rPr>
        <w:t xml:space="preserve">For question 6, </w:t>
      </w:r>
      <w:r w:rsidR="009203D8">
        <w:rPr>
          <w:b/>
        </w:rPr>
        <w:t>RAN3</w:t>
      </w:r>
      <w:r w:rsidR="007C1C83" w:rsidRPr="007C1C83">
        <w:rPr>
          <w:b/>
        </w:rPr>
        <w:t xml:space="preserve"> to re</w:t>
      </w:r>
      <w:r w:rsidR="009203D8">
        <w:rPr>
          <w:b/>
        </w:rPr>
        <w:t xml:space="preserve">ply SA2 </w:t>
      </w:r>
      <w:r w:rsidR="00A9510F">
        <w:rPr>
          <w:b/>
        </w:rPr>
        <w:t>as following: RAN3 has some concern for exposing the PDU set QoS performance</w:t>
      </w:r>
      <w:r w:rsidR="00DD5EEA">
        <w:rPr>
          <w:b/>
        </w:rPr>
        <w:t>,</w:t>
      </w:r>
      <w:r w:rsidR="00A9510F">
        <w:rPr>
          <w:b/>
        </w:rPr>
        <w:t xml:space="preserve"> since the current measurement mechanism cannot be reused</w:t>
      </w:r>
      <w:r w:rsidR="00DD5EEA">
        <w:rPr>
          <w:b/>
        </w:rPr>
        <w:t xml:space="preserve"> and it</w:t>
      </w:r>
      <w:r w:rsidR="00687660">
        <w:rPr>
          <w:b/>
        </w:rPr>
        <w:t xml:space="preserve"> may introduce too much specification work to design </w:t>
      </w:r>
      <w:r w:rsidR="00E35B7A">
        <w:rPr>
          <w:b/>
        </w:rPr>
        <w:t>a new</w:t>
      </w:r>
      <w:r w:rsidR="00687660">
        <w:rPr>
          <w:b/>
        </w:rPr>
        <w:t xml:space="preserve"> mechanism.</w:t>
      </w:r>
    </w:p>
    <w:p w14:paraId="1B4B23D7" w14:textId="77777777" w:rsidR="00A361EF" w:rsidRDefault="00A361EF" w:rsidP="005E4DB2">
      <w:pPr>
        <w:pStyle w:val="1"/>
        <w:spacing w:before="100" w:beforeAutospacing="1" w:after="100" w:afterAutospacing="1"/>
        <w:ind w:left="0" w:firstLine="0"/>
        <w:jc w:val="both"/>
      </w:pPr>
      <w:r>
        <w:rPr>
          <w:rFonts w:hint="eastAsia"/>
        </w:rPr>
        <w:t>3</w:t>
      </w:r>
      <w:r>
        <w:t>. Conclusion</w:t>
      </w:r>
    </w:p>
    <w:p w14:paraId="2CAA9F49" w14:textId="351531F6" w:rsidR="000A69BC" w:rsidRDefault="000A69BC" w:rsidP="005E4DB2">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w:t>
      </w:r>
      <w:r w:rsidR="0077335E">
        <w:rPr>
          <w:lang w:val="en-US"/>
        </w:rPr>
        <w:t>question asked by SA2 in the incoming LSs. The following proposals were made</w:t>
      </w:r>
      <w:r>
        <w:rPr>
          <w:lang w:val="en-US"/>
        </w:rPr>
        <w:t>:</w:t>
      </w:r>
    </w:p>
    <w:p w14:paraId="1FFEAA6B" w14:textId="297D358A" w:rsidR="00DA256B" w:rsidRPr="00AB38A8" w:rsidRDefault="00DA256B" w:rsidP="00DA256B">
      <w:pPr>
        <w:spacing w:before="100" w:beforeAutospacing="1" w:after="100" w:afterAutospacing="1"/>
        <w:rPr>
          <w:b/>
        </w:rPr>
      </w:pPr>
      <w:r w:rsidRPr="00AB38A8">
        <w:rPr>
          <w:b/>
          <w:i/>
          <w:u w:val="single"/>
        </w:rPr>
        <w:t>Proposal 1:</w:t>
      </w:r>
      <w:r w:rsidRPr="00AB38A8">
        <w:rPr>
          <w:b/>
        </w:rPr>
        <w:t xml:space="preserve"> </w:t>
      </w:r>
      <w:r>
        <w:rPr>
          <w:b/>
        </w:rPr>
        <w:t xml:space="preserve">For question 1, </w:t>
      </w:r>
      <w:r w:rsidRPr="00AB38A8">
        <w:rPr>
          <w:b/>
        </w:rPr>
        <w:t>RAN</w:t>
      </w:r>
      <w:r>
        <w:rPr>
          <w:b/>
        </w:rPr>
        <w:t>3</w:t>
      </w:r>
      <w:r w:rsidRPr="00AB38A8">
        <w:rPr>
          <w:b/>
        </w:rPr>
        <w:t xml:space="preserve"> to reply  SA2</w:t>
      </w:r>
      <w:r>
        <w:rPr>
          <w:b/>
        </w:rPr>
        <w:t xml:space="preserve"> as following: RAN3 for</w:t>
      </w:r>
      <w:r w:rsidR="003E5C65">
        <w:rPr>
          <w:b/>
        </w:rPr>
        <w:t>e</w:t>
      </w:r>
      <w:r>
        <w:rPr>
          <w:b/>
        </w:rPr>
        <w:t>sees</w:t>
      </w:r>
      <w:r w:rsidRPr="00AB38A8">
        <w:rPr>
          <w:b/>
        </w:rPr>
        <w:t xml:space="preserve"> some improvement if RAN can be provided with the inter-PDU set correlation information, </w:t>
      </w:r>
      <w:r>
        <w:rPr>
          <w:b/>
        </w:rPr>
        <w:t xml:space="preserve">e.g., the information to identifying the PDU set group, and the indicator for independent PDU set, </w:t>
      </w:r>
      <w:r w:rsidRPr="00AB38A8">
        <w:rPr>
          <w:b/>
        </w:rPr>
        <w:t xml:space="preserve">but </w:t>
      </w:r>
      <w:r>
        <w:rPr>
          <w:b/>
        </w:rPr>
        <w:t>information regarding complex</w:t>
      </w:r>
      <w:r w:rsidRPr="00AB38A8">
        <w:rPr>
          <w:b/>
        </w:rPr>
        <w:t xml:space="preserve"> correlation </w:t>
      </w:r>
      <w:r>
        <w:rPr>
          <w:b/>
        </w:rPr>
        <w:t>relationship is not expected.</w:t>
      </w:r>
    </w:p>
    <w:p w14:paraId="672D0855" w14:textId="77777777" w:rsidR="00DA256B" w:rsidRPr="00691ED5" w:rsidRDefault="00DA256B" w:rsidP="00DA256B">
      <w:pPr>
        <w:spacing w:before="100" w:beforeAutospacing="1" w:after="100" w:afterAutospacing="1"/>
        <w:rPr>
          <w:b/>
        </w:rPr>
      </w:pPr>
      <w:r w:rsidRPr="00691ED5">
        <w:rPr>
          <w:b/>
          <w:i/>
          <w:u w:val="single"/>
        </w:rPr>
        <w:t>Proposal 2:</w:t>
      </w:r>
      <w:r>
        <w:rPr>
          <w:b/>
        </w:rPr>
        <w:t xml:space="preserve"> For question 3, RAN3</w:t>
      </w:r>
      <w:r w:rsidRPr="00691ED5">
        <w:rPr>
          <w:b/>
        </w:rPr>
        <w:t xml:space="preserve"> to reply SA2 </w:t>
      </w:r>
      <w:r>
        <w:rPr>
          <w:b/>
        </w:rPr>
        <w:t>as following: From RAN3 point of view,</w:t>
      </w:r>
      <w:r w:rsidRPr="00691ED5">
        <w:rPr>
          <w:b/>
        </w:rPr>
        <w:t xml:space="preserve"> it is feasible for the NG-RAN to provide available data rate for the (non-)GBR QoS flows</w:t>
      </w:r>
      <w:r>
        <w:rPr>
          <w:b/>
        </w:rPr>
        <w:t>, but the value for non-GBR QoS flow is not accurate and may not be guaranteed</w:t>
      </w:r>
      <w:r w:rsidRPr="00691ED5">
        <w:rPr>
          <w:b/>
        </w:rPr>
        <w:t>.</w:t>
      </w:r>
    </w:p>
    <w:p w14:paraId="677A4D95" w14:textId="785724D6" w:rsidR="00DA256B" w:rsidRPr="007C1C83" w:rsidRDefault="00DA256B" w:rsidP="00DA256B">
      <w:pPr>
        <w:spacing w:before="100" w:beforeAutospacing="1" w:after="100" w:afterAutospacing="1"/>
        <w:rPr>
          <w:b/>
        </w:rPr>
      </w:pPr>
      <w:r>
        <w:rPr>
          <w:b/>
          <w:i/>
          <w:u w:val="single"/>
        </w:rPr>
        <w:t>Proposal 3</w:t>
      </w:r>
      <w:r w:rsidRPr="007C1C83">
        <w:rPr>
          <w:b/>
          <w:i/>
          <w:u w:val="single"/>
        </w:rPr>
        <w:t>:</w:t>
      </w:r>
      <w:r>
        <w:rPr>
          <w:b/>
        </w:rPr>
        <w:t xml:space="preserve"> For question 6, </w:t>
      </w:r>
      <w:r w:rsidR="00586E82">
        <w:rPr>
          <w:b/>
        </w:rPr>
        <w:t>RAN3</w:t>
      </w:r>
      <w:r w:rsidR="00586E82" w:rsidRPr="007C1C83">
        <w:rPr>
          <w:b/>
        </w:rPr>
        <w:t xml:space="preserve"> to re</w:t>
      </w:r>
      <w:r w:rsidR="00586E82">
        <w:rPr>
          <w:b/>
        </w:rPr>
        <w:t>ply SA2 as following: RAN3 has some concern for exposing the PDU set QoS performance, since the current measurement mechanism cannot be reused and it may introduce too much specification work to design a new mechanism.</w:t>
      </w:r>
    </w:p>
    <w:p w14:paraId="202BEE13" w14:textId="77777777" w:rsidR="008C3E92" w:rsidRDefault="008C3E92" w:rsidP="0046531D">
      <w:pPr>
        <w:pStyle w:val="1"/>
        <w:ind w:left="0" w:firstLine="0"/>
        <w:jc w:val="both"/>
      </w:pPr>
      <w:r>
        <w:rPr>
          <w:rFonts w:hint="eastAsia"/>
        </w:rPr>
        <w:t>4</w:t>
      </w:r>
      <w:r>
        <w:t>. Reference</w:t>
      </w:r>
    </w:p>
    <w:p w14:paraId="505902FA" w14:textId="314580BC" w:rsidR="0016366F" w:rsidRDefault="00536514" w:rsidP="0016366F">
      <w:pPr>
        <w:jc w:val="both"/>
      </w:pPr>
      <w:r>
        <w:t>[1</w:t>
      </w:r>
      <w:r w:rsidR="00256ABE">
        <w:t xml:space="preserve">]. </w:t>
      </w:r>
      <w:r w:rsidR="0016366F">
        <w:t xml:space="preserve">S2-2405625, </w:t>
      </w:r>
      <w:r w:rsidR="00CB5895">
        <w:t xml:space="preserve">vivo, </w:t>
      </w:r>
      <w:r w:rsidR="00CB5895" w:rsidRPr="00CB5895">
        <w:t>LS on FS_XRM Ph2</w:t>
      </w:r>
      <w:r w:rsidR="00CB5895">
        <w:t>.</w:t>
      </w:r>
    </w:p>
    <w:p w14:paraId="683A90E2" w14:textId="6F7CA32F" w:rsidR="008D28DD" w:rsidRDefault="008D28DD" w:rsidP="0016366F">
      <w:pPr>
        <w:jc w:val="both"/>
      </w:pPr>
      <w:r>
        <w:t>[2].</w:t>
      </w:r>
      <w:r w:rsidR="004549F3">
        <w:t xml:space="preserve"> 3GPP TR 23.700-70, </w:t>
      </w:r>
      <w:r w:rsidR="00187A39">
        <w:t>“</w:t>
      </w:r>
      <w:r w:rsidR="004549F3">
        <w:t>Study on architecture enhancement for Extended Reality and Media service (XRM)</w:t>
      </w:r>
      <w:r w:rsidR="00FB0E82">
        <w:t>, Phase 2</w:t>
      </w:r>
      <w:r w:rsidR="00187A39">
        <w:t>”</w:t>
      </w:r>
      <w:r w:rsidR="004549F3">
        <w:t xml:space="preserve">. </w:t>
      </w:r>
    </w:p>
    <w:p w14:paraId="41BFBEE3" w14:textId="57E6A64A" w:rsidR="00187A39" w:rsidRDefault="00187A39" w:rsidP="0016366F">
      <w:pPr>
        <w:jc w:val="both"/>
      </w:pPr>
      <w:r>
        <w:t>[3]. 3GPP TS 38.314, “NR; Layer 2 Measurements”.</w:t>
      </w:r>
    </w:p>
    <w:p w14:paraId="4BDD56F0" w14:textId="5DCBD74C" w:rsidR="00914159" w:rsidRDefault="00914159" w:rsidP="0016366F">
      <w:pPr>
        <w:jc w:val="both"/>
      </w:pPr>
      <w:r>
        <w:t xml:space="preserve">[4]. </w:t>
      </w:r>
      <w:r w:rsidRPr="00443309">
        <w:t>3GPP TS 28.552: "5G performance measurements".</w:t>
      </w:r>
    </w:p>
    <w:p w14:paraId="253F4796" w14:textId="4B70F113" w:rsidR="004B4105" w:rsidRDefault="004B4105" w:rsidP="0016366F">
      <w:pPr>
        <w:jc w:val="both"/>
      </w:pPr>
      <w:r>
        <w:t xml:space="preserve">[5]. </w:t>
      </w:r>
      <w:r w:rsidRPr="004B4105">
        <w:t>S2-2405372</w:t>
      </w:r>
      <w:r>
        <w:t xml:space="preserve">, vivo, Nokia, </w:t>
      </w:r>
      <w:r w:rsidRPr="004B4105">
        <w:t>New Sol for KI#9: PDU Set Performance exposure</w:t>
      </w:r>
      <w:r>
        <w:t>.</w:t>
      </w:r>
    </w:p>
    <w:p w14:paraId="6D6C8324" w14:textId="77777777" w:rsidR="0036689A" w:rsidRDefault="0036689A" w:rsidP="0046531D">
      <w:pPr>
        <w:jc w:val="both"/>
        <w:sectPr w:rsidR="0036689A" w:rsidSect="00873671">
          <w:headerReference w:type="default" r:id="rId11"/>
          <w:footnotePr>
            <w:numRestart w:val="eachSect"/>
          </w:footnotePr>
          <w:pgSz w:w="11907" w:h="16840" w:code="9"/>
          <w:pgMar w:top="1418" w:right="1134" w:bottom="1134" w:left="1134" w:header="680" w:footer="567" w:gutter="0"/>
          <w:cols w:space="720"/>
          <w:docGrid w:linePitch="272"/>
        </w:sectPr>
      </w:pPr>
    </w:p>
    <w:p w14:paraId="76EFFBE7" w14:textId="5EC2215A" w:rsidR="0036689A" w:rsidRDefault="0036689A" w:rsidP="0036689A">
      <w:pPr>
        <w:pStyle w:val="1"/>
        <w:ind w:left="0" w:firstLine="0"/>
        <w:jc w:val="both"/>
      </w:pPr>
      <w:r>
        <w:lastRenderedPageBreak/>
        <w:t>Annex A: Draft reply LS</w:t>
      </w:r>
    </w:p>
    <w:p w14:paraId="476C840A" w14:textId="235B689D" w:rsidR="00FB634F" w:rsidRDefault="00FB634F" w:rsidP="00FB634F">
      <w:pPr>
        <w:tabs>
          <w:tab w:val="center" w:pos="4153"/>
          <w:tab w:val="right" w:pos="7088"/>
          <w:tab w:val="right" w:pos="9781"/>
        </w:tabs>
        <w:spacing w:after="0"/>
        <w:rPr>
          <w:rFonts w:ascii="Arial" w:eastAsia="Times New Roman" w:hAnsi="Arial" w:cs="Arial"/>
          <w:b/>
          <w:bCs/>
          <w:sz w:val="22"/>
        </w:rPr>
      </w:pPr>
      <w:r>
        <w:rPr>
          <w:rFonts w:ascii="Arial" w:eastAsia="Times New Roman" w:hAnsi="Arial" w:cs="Arial"/>
          <w:b/>
          <w:bCs/>
          <w:sz w:val="22"/>
        </w:rPr>
        <w:t>3GPP TSG-RAN WG3 #124</w:t>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t>R3-xxxxxx</w:t>
      </w:r>
    </w:p>
    <w:p w14:paraId="29124EE6" w14:textId="0CEAC1A4" w:rsidR="00FB634F" w:rsidRDefault="00FB634F" w:rsidP="00FB634F">
      <w:pPr>
        <w:tabs>
          <w:tab w:val="center" w:pos="4153"/>
          <w:tab w:val="right" w:pos="9639"/>
        </w:tabs>
        <w:spacing w:after="0"/>
        <w:rPr>
          <w:rFonts w:ascii="Arial" w:eastAsia="Times New Roman" w:hAnsi="Arial" w:cs="Arial"/>
          <w:b/>
          <w:bCs/>
          <w:sz w:val="22"/>
        </w:rPr>
      </w:pPr>
      <w:r>
        <w:rPr>
          <w:rFonts w:ascii="Arial" w:eastAsia="Times New Roman" w:hAnsi="Arial" w:cs="Arial"/>
          <w:b/>
          <w:bCs/>
          <w:sz w:val="22"/>
        </w:rPr>
        <w:t>Fukuoka, Japan, 20</w:t>
      </w:r>
      <w:r>
        <w:rPr>
          <w:rFonts w:ascii="Arial" w:eastAsia="Times New Roman" w:hAnsi="Arial" w:cs="Arial"/>
          <w:b/>
          <w:bCs/>
          <w:sz w:val="22"/>
          <w:vertAlign w:val="superscript"/>
        </w:rPr>
        <w:t xml:space="preserve">th </w:t>
      </w:r>
      <w:r>
        <w:rPr>
          <w:rFonts w:ascii="Arial" w:eastAsia="Times New Roman" w:hAnsi="Arial" w:cs="Arial"/>
          <w:b/>
          <w:bCs/>
          <w:sz w:val="22"/>
        </w:rPr>
        <w:t>– 24</w:t>
      </w:r>
      <w:r>
        <w:rPr>
          <w:rFonts w:ascii="Arial" w:eastAsia="Times New Roman" w:hAnsi="Arial" w:cs="Arial"/>
          <w:b/>
          <w:bCs/>
          <w:sz w:val="22"/>
          <w:vertAlign w:val="superscript"/>
        </w:rPr>
        <w:t>th</w:t>
      </w:r>
      <w:r>
        <w:rPr>
          <w:rFonts w:ascii="Arial" w:eastAsia="Times New Roman" w:hAnsi="Arial" w:cs="Arial"/>
          <w:b/>
          <w:bCs/>
          <w:sz w:val="22"/>
        </w:rPr>
        <w:t xml:space="preserve"> May, 2024</w:t>
      </w:r>
    </w:p>
    <w:p w14:paraId="3E698A2C" w14:textId="77777777" w:rsidR="00FB634F" w:rsidRDefault="00FB634F" w:rsidP="00FB634F">
      <w:pPr>
        <w:spacing w:after="0"/>
        <w:rPr>
          <w:rFonts w:ascii="Arial" w:eastAsia="Times New Roman" w:hAnsi="Arial" w:cs="Arial"/>
        </w:rPr>
      </w:pPr>
    </w:p>
    <w:p w14:paraId="71E691CC" w14:textId="49EC932D" w:rsidR="00FB634F" w:rsidRDefault="00FB634F" w:rsidP="00FB634F">
      <w:pPr>
        <w:spacing w:after="60"/>
        <w:ind w:left="1985" w:hanging="1985"/>
        <w:rPr>
          <w:rFonts w:ascii="Arial" w:eastAsia="Times New Roman" w:hAnsi="Arial" w:cs="Arial"/>
          <w:bCs/>
        </w:rPr>
      </w:pPr>
      <w:r>
        <w:rPr>
          <w:rFonts w:ascii="Arial" w:eastAsia="Times New Roman" w:hAnsi="Arial" w:cs="Arial"/>
          <w:b/>
        </w:rPr>
        <w:t>Title:</w:t>
      </w:r>
      <w:r>
        <w:rPr>
          <w:rFonts w:ascii="Arial" w:eastAsia="Times New Roman" w:hAnsi="Arial" w:cs="Arial"/>
          <w:b/>
        </w:rPr>
        <w:tab/>
      </w:r>
      <w:r>
        <w:rPr>
          <w:rFonts w:ascii="Arial" w:eastAsia="Times New Roman" w:hAnsi="Arial" w:cs="Arial"/>
          <w:b/>
          <w:color w:val="FF0000"/>
        </w:rPr>
        <w:t>[draft]</w:t>
      </w:r>
      <w:r>
        <w:rPr>
          <w:rFonts w:ascii="Arial" w:eastAsia="Times New Roman" w:hAnsi="Arial" w:cs="Arial"/>
          <w:b/>
        </w:rPr>
        <w:t xml:space="preserve"> </w:t>
      </w:r>
      <w:r>
        <w:rPr>
          <w:rFonts w:ascii="Arial" w:eastAsia="Times New Roman" w:hAnsi="Arial" w:cs="Arial"/>
          <w:bCs/>
        </w:rPr>
        <w:t xml:space="preserve">Reply LS on </w:t>
      </w:r>
      <w:r w:rsidR="0017729E">
        <w:rPr>
          <w:rFonts w:ascii="Arial" w:eastAsia="Times New Roman" w:hAnsi="Arial" w:cs="Arial"/>
          <w:bCs/>
        </w:rPr>
        <w:t>FS_XRM P</w:t>
      </w:r>
      <w:r w:rsidR="00B91142">
        <w:rPr>
          <w:rFonts w:ascii="Arial" w:eastAsia="Times New Roman" w:hAnsi="Arial" w:cs="Arial"/>
          <w:bCs/>
        </w:rPr>
        <w:t>h2</w:t>
      </w:r>
    </w:p>
    <w:p w14:paraId="35743AD1" w14:textId="65184D9A" w:rsidR="00FB634F" w:rsidRDefault="00FB634F" w:rsidP="00FB634F">
      <w:pPr>
        <w:spacing w:after="60"/>
        <w:ind w:left="1985" w:hanging="1985"/>
        <w:rPr>
          <w:rFonts w:ascii="Arial" w:eastAsia="Times New Roman" w:hAnsi="Arial" w:cs="Arial"/>
          <w:bCs/>
        </w:rPr>
      </w:pPr>
      <w:r>
        <w:rPr>
          <w:rFonts w:ascii="Arial" w:eastAsia="Times New Roman" w:hAnsi="Arial" w:cs="Arial"/>
          <w:b/>
        </w:rPr>
        <w:t>Response to:</w:t>
      </w:r>
      <w:r>
        <w:rPr>
          <w:rFonts w:ascii="Arial" w:eastAsia="Times New Roman" w:hAnsi="Arial" w:cs="Arial"/>
          <w:b/>
        </w:rPr>
        <w:tab/>
      </w:r>
      <w:r>
        <w:rPr>
          <w:rFonts w:ascii="Arial" w:eastAsia="Times New Roman" w:hAnsi="Arial" w:cs="Arial"/>
          <w:bCs/>
        </w:rPr>
        <w:t>S2-</w:t>
      </w:r>
      <w:r w:rsidR="00B91142">
        <w:rPr>
          <w:rFonts w:ascii="Arial" w:eastAsia="Times New Roman" w:hAnsi="Arial" w:cs="Arial"/>
          <w:bCs/>
        </w:rPr>
        <w:t>2405625</w:t>
      </w:r>
      <w:r w:rsidR="00811B3F">
        <w:rPr>
          <w:rFonts w:ascii="Arial" w:eastAsia="Times New Roman" w:hAnsi="Arial" w:cs="Arial"/>
          <w:bCs/>
        </w:rPr>
        <w:t>/</w:t>
      </w:r>
      <w:r w:rsidR="00811B3F" w:rsidRPr="00811B3F">
        <w:t xml:space="preserve"> </w:t>
      </w:r>
      <w:r w:rsidR="00811B3F" w:rsidRPr="00811B3F">
        <w:rPr>
          <w:rFonts w:ascii="Arial" w:eastAsia="Times New Roman" w:hAnsi="Arial" w:cs="Arial"/>
          <w:bCs/>
        </w:rPr>
        <w:t>R3-243016</w:t>
      </w:r>
    </w:p>
    <w:p w14:paraId="47013992" w14:textId="37E5E788" w:rsidR="00FB634F" w:rsidRDefault="00FB634F" w:rsidP="00FB634F">
      <w:pPr>
        <w:spacing w:after="60"/>
        <w:ind w:left="1985" w:hanging="1985"/>
        <w:rPr>
          <w:rFonts w:ascii="Arial" w:eastAsia="Times New Roman" w:hAnsi="Arial" w:cs="Arial"/>
          <w:bCs/>
        </w:rPr>
      </w:pPr>
      <w:r>
        <w:rPr>
          <w:rFonts w:ascii="Arial" w:eastAsia="Times New Roman" w:hAnsi="Arial" w:cs="Arial"/>
          <w:b/>
        </w:rPr>
        <w:t>Release:</w:t>
      </w:r>
      <w:r>
        <w:rPr>
          <w:rFonts w:ascii="Arial" w:eastAsia="Times New Roman" w:hAnsi="Arial" w:cs="Arial"/>
          <w:b/>
        </w:rPr>
        <w:tab/>
      </w:r>
      <w:r w:rsidR="00B91142">
        <w:rPr>
          <w:rFonts w:ascii="Arial" w:eastAsia="Times New Roman" w:hAnsi="Arial" w:cs="Arial"/>
          <w:bCs/>
        </w:rPr>
        <w:t>Rel-19</w:t>
      </w:r>
    </w:p>
    <w:p w14:paraId="150A611F" w14:textId="4A6E5FD0" w:rsidR="00FB634F" w:rsidRDefault="00FB634F" w:rsidP="00FB634F">
      <w:pPr>
        <w:spacing w:after="60"/>
        <w:ind w:left="1985" w:hanging="1985"/>
        <w:rPr>
          <w:rFonts w:ascii="Arial" w:eastAsia="Times New Roman" w:hAnsi="Arial" w:cs="Arial"/>
          <w:bCs/>
        </w:rPr>
      </w:pPr>
      <w:r>
        <w:rPr>
          <w:rFonts w:ascii="Arial" w:eastAsia="Times New Roman" w:hAnsi="Arial" w:cs="Arial"/>
          <w:b/>
        </w:rPr>
        <w:t>Work Item:</w:t>
      </w:r>
      <w:r>
        <w:rPr>
          <w:rFonts w:ascii="Arial" w:eastAsia="Times New Roman" w:hAnsi="Arial" w:cs="Arial"/>
          <w:b/>
        </w:rPr>
        <w:tab/>
      </w:r>
      <w:r w:rsidR="000D7D0C" w:rsidRPr="000D7D0C">
        <w:rPr>
          <w:rFonts w:ascii="Arial" w:eastAsia="Times New Roman" w:hAnsi="Arial" w:cs="Arial"/>
        </w:rPr>
        <w:t>FS_XRM Ph2</w:t>
      </w:r>
    </w:p>
    <w:p w14:paraId="4A3C95E3" w14:textId="77777777" w:rsidR="00FB634F" w:rsidRDefault="00FB634F" w:rsidP="00FB634F">
      <w:pPr>
        <w:spacing w:after="60"/>
        <w:ind w:left="1985" w:hanging="1985"/>
        <w:rPr>
          <w:rFonts w:ascii="Arial" w:eastAsia="Times New Roman" w:hAnsi="Arial" w:cs="Arial"/>
          <w:b/>
        </w:rPr>
      </w:pPr>
    </w:p>
    <w:p w14:paraId="114F0514" w14:textId="70EFADFB" w:rsidR="00FB634F" w:rsidRDefault="00FB634F" w:rsidP="00FB634F">
      <w:pPr>
        <w:spacing w:after="60"/>
        <w:ind w:left="1985" w:hanging="1985"/>
        <w:rPr>
          <w:rFonts w:ascii="Arial" w:eastAsia="Times New Roman" w:hAnsi="Arial" w:cs="Arial"/>
          <w:bCs/>
        </w:rPr>
      </w:pPr>
      <w:r>
        <w:rPr>
          <w:rFonts w:ascii="Arial" w:eastAsia="Times New Roman" w:hAnsi="Arial" w:cs="Arial"/>
          <w:b/>
        </w:rPr>
        <w:t>Source:</w:t>
      </w:r>
      <w:r>
        <w:rPr>
          <w:rFonts w:ascii="Arial" w:eastAsia="Times New Roman" w:hAnsi="Arial" w:cs="Arial"/>
          <w:b/>
        </w:rPr>
        <w:tab/>
      </w:r>
      <w:r>
        <w:rPr>
          <w:rFonts w:ascii="Arial" w:eastAsia="Times New Roman" w:hAnsi="Arial" w:cs="Arial"/>
          <w:bCs/>
        </w:rPr>
        <w:t>Huawei</w:t>
      </w:r>
      <w:r>
        <w:rPr>
          <w:rFonts w:ascii="Arial" w:eastAsia="Times New Roman" w:hAnsi="Arial" w:cs="Arial"/>
          <w:b/>
        </w:rPr>
        <w:t xml:space="preserve"> </w:t>
      </w:r>
      <w:r>
        <w:rPr>
          <w:rFonts w:ascii="Arial" w:eastAsia="Times New Roman" w:hAnsi="Arial" w:cs="Arial"/>
          <w:bCs/>
          <w:color w:val="FF0000"/>
        </w:rPr>
        <w:t>[to be</w:t>
      </w:r>
      <w:r>
        <w:rPr>
          <w:rFonts w:ascii="Arial" w:eastAsia="Times New Roman" w:hAnsi="Arial" w:cs="Arial"/>
          <w:b/>
          <w:color w:val="FF0000"/>
        </w:rPr>
        <w:t xml:space="preserve"> </w:t>
      </w:r>
      <w:r>
        <w:rPr>
          <w:rFonts w:ascii="Arial" w:eastAsia="Times New Roman" w:hAnsi="Arial" w:cs="Arial"/>
          <w:bCs/>
          <w:color w:val="FF0000"/>
        </w:rPr>
        <w:t>RAN3]</w:t>
      </w:r>
    </w:p>
    <w:p w14:paraId="1F827B0D" w14:textId="77777777" w:rsidR="00FB634F" w:rsidRDefault="00FB634F" w:rsidP="00FB634F">
      <w:pPr>
        <w:spacing w:after="60"/>
        <w:ind w:left="1985" w:hanging="1985"/>
        <w:rPr>
          <w:rFonts w:ascii="Arial" w:eastAsia="Times New Roman" w:hAnsi="Arial" w:cs="Arial"/>
          <w:bCs/>
        </w:rPr>
      </w:pPr>
      <w:r>
        <w:rPr>
          <w:rFonts w:ascii="Arial" w:eastAsia="Times New Roman" w:hAnsi="Arial" w:cs="Arial"/>
          <w:b/>
        </w:rPr>
        <w:t>To:</w:t>
      </w:r>
      <w:r>
        <w:rPr>
          <w:rFonts w:ascii="Arial" w:eastAsia="Times New Roman" w:hAnsi="Arial" w:cs="Arial"/>
          <w:b/>
        </w:rPr>
        <w:tab/>
      </w:r>
      <w:r>
        <w:rPr>
          <w:rFonts w:ascii="Arial" w:eastAsia="Times New Roman" w:hAnsi="Arial" w:cs="Arial"/>
          <w:bCs/>
        </w:rPr>
        <w:t>SA2</w:t>
      </w:r>
    </w:p>
    <w:p w14:paraId="6BB770B2" w14:textId="5A6A5115" w:rsidR="00FB634F" w:rsidRDefault="00FB634F" w:rsidP="00FB634F">
      <w:pPr>
        <w:spacing w:after="60"/>
        <w:ind w:left="1985" w:hanging="1985"/>
        <w:rPr>
          <w:rFonts w:ascii="Arial" w:eastAsia="Times New Roman" w:hAnsi="Arial" w:cs="Arial"/>
          <w:bCs/>
        </w:rPr>
      </w:pPr>
      <w:r>
        <w:rPr>
          <w:rFonts w:ascii="Arial" w:eastAsia="Times New Roman" w:hAnsi="Arial" w:cs="Arial"/>
          <w:b/>
        </w:rPr>
        <w:t>Cc:</w:t>
      </w:r>
      <w:r w:rsidR="00B91142">
        <w:rPr>
          <w:rFonts w:ascii="Arial" w:eastAsia="Times New Roman" w:hAnsi="Arial" w:cs="Arial"/>
          <w:bCs/>
        </w:rPr>
        <w:tab/>
        <w:t>RAN2, SA4</w:t>
      </w:r>
    </w:p>
    <w:p w14:paraId="776B47BC" w14:textId="77777777" w:rsidR="00FB634F" w:rsidRDefault="00FB634F" w:rsidP="00FB634F">
      <w:pPr>
        <w:spacing w:after="60"/>
        <w:ind w:left="1985" w:hanging="1985"/>
        <w:rPr>
          <w:rFonts w:ascii="Arial" w:eastAsia="Times New Roman" w:hAnsi="Arial" w:cs="Arial"/>
          <w:bCs/>
        </w:rPr>
      </w:pPr>
    </w:p>
    <w:p w14:paraId="69ABE6DD" w14:textId="77777777" w:rsidR="00FB634F" w:rsidRDefault="00FB634F" w:rsidP="00FB634F">
      <w:pPr>
        <w:tabs>
          <w:tab w:val="left" w:pos="2268"/>
        </w:tabs>
        <w:spacing w:after="0"/>
        <w:rPr>
          <w:rFonts w:ascii="Arial" w:eastAsia="Times New Roman" w:hAnsi="Arial" w:cs="Arial"/>
          <w:bCs/>
        </w:rPr>
      </w:pPr>
      <w:r>
        <w:rPr>
          <w:rFonts w:ascii="Arial" w:eastAsia="Times New Roman" w:hAnsi="Arial" w:cs="Arial"/>
          <w:b/>
        </w:rPr>
        <w:t>Contact Person:</w:t>
      </w:r>
      <w:r>
        <w:rPr>
          <w:rFonts w:ascii="Arial" w:eastAsia="Times New Roman" w:hAnsi="Arial" w:cs="Arial"/>
          <w:bCs/>
        </w:rPr>
        <w:tab/>
      </w:r>
    </w:p>
    <w:p w14:paraId="02C497F6" w14:textId="170F29F1" w:rsidR="00FB634F" w:rsidRDefault="00FB634F" w:rsidP="00FB634F">
      <w:pPr>
        <w:keepNext/>
        <w:tabs>
          <w:tab w:val="left" w:pos="2268"/>
          <w:tab w:val="left" w:pos="2694"/>
        </w:tabs>
        <w:spacing w:after="0"/>
        <w:ind w:left="567"/>
        <w:outlineLvl w:val="3"/>
        <w:rPr>
          <w:rFonts w:ascii="Arial" w:eastAsia="Times New Roman" w:hAnsi="Arial" w:cs="Arial"/>
          <w:bCs/>
          <w:lang w:val="pl-PL"/>
        </w:rPr>
      </w:pPr>
      <w:r>
        <w:rPr>
          <w:rFonts w:ascii="Arial" w:eastAsia="Times New Roman" w:hAnsi="Arial" w:cs="Arial"/>
          <w:b/>
          <w:lang w:val="pl-PL"/>
        </w:rPr>
        <w:t>Name:</w:t>
      </w:r>
      <w:r>
        <w:rPr>
          <w:rFonts w:ascii="Arial" w:eastAsia="Times New Roman" w:hAnsi="Arial" w:cs="Arial"/>
          <w:bCs/>
          <w:lang w:val="pl-PL"/>
        </w:rPr>
        <w:tab/>
      </w:r>
      <w:r w:rsidR="00586E82">
        <w:rPr>
          <w:rFonts w:ascii="Arial" w:eastAsia="Times New Roman" w:hAnsi="Arial" w:cs="Arial"/>
          <w:bCs/>
          <w:lang w:val="pl-PL"/>
        </w:rPr>
        <w:t>Yuanping Zhu</w:t>
      </w:r>
    </w:p>
    <w:p w14:paraId="4B066C84" w14:textId="5B9EE61B" w:rsidR="00FB634F" w:rsidRDefault="00FB634F" w:rsidP="00FB634F">
      <w:pPr>
        <w:keepNext/>
        <w:tabs>
          <w:tab w:val="left" w:pos="2268"/>
          <w:tab w:val="left" w:pos="2694"/>
        </w:tabs>
        <w:spacing w:after="0"/>
        <w:ind w:left="567"/>
        <w:outlineLvl w:val="6"/>
        <w:rPr>
          <w:rFonts w:ascii="Arial" w:eastAsia="Times New Roman" w:hAnsi="Arial" w:cs="Arial"/>
          <w:bCs/>
          <w:lang w:val="pl-PL"/>
        </w:rPr>
      </w:pPr>
      <w:r>
        <w:rPr>
          <w:rFonts w:ascii="Arial" w:eastAsia="Times New Roman" w:hAnsi="Arial" w:cs="Arial"/>
          <w:b/>
          <w:lang w:val="pl-PL"/>
        </w:rPr>
        <w:t>E-mail Address:</w:t>
      </w:r>
      <w:r>
        <w:rPr>
          <w:rFonts w:ascii="Arial" w:eastAsia="Times New Roman" w:hAnsi="Arial" w:cs="Arial"/>
          <w:bCs/>
          <w:lang w:val="pl-PL"/>
        </w:rPr>
        <w:tab/>
      </w:r>
      <w:r w:rsidR="00586E82">
        <w:rPr>
          <w:rFonts w:ascii="Arial" w:eastAsia="Times New Roman" w:hAnsi="Arial" w:cs="Arial"/>
          <w:bCs/>
          <w:lang w:val="pl-PL"/>
        </w:rPr>
        <w:t>Zhuyuanping@huawei.com</w:t>
      </w:r>
    </w:p>
    <w:p w14:paraId="507DEDFA" w14:textId="77777777" w:rsidR="00FB634F" w:rsidRDefault="00FB634F" w:rsidP="00FB634F">
      <w:pPr>
        <w:spacing w:after="60"/>
        <w:ind w:left="1985" w:hanging="1985"/>
        <w:rPr>
          <w:rFonts w:ascii="Arial" w:eastAsia="Times New Roman" w:hAnsi="Arial" w:cs="Arial"/>
          <w:b/>
          <w:lang w:val="pl-PL"/>
        </w:rPr>
      </w:pPr>
    </w:p>
    <w:p w14:paraId="0A1F817D" w14:textId="7D594226" w:rsidR="00FB634F" w:rsidRDefault="00FB634F" w:rsidP="00FB634F">
      <w:pPr>
        <w:spacing w:after="60"/>
        <w:ind w:left="1985" w:hanging="1985"/>
        <w:rPr>
          <w:rFonts w:ascii="Arial" w:eastAsia="Times New Roman" w:hAnsi="Arial" w:cs="Arial"/>
          <w:bCs/>
        </w:rPr>
      </w:pPr>
      <w:r>
        <w:rPr>
          <w:rFonts w:ascii="Arial" w:eastAsia="Times New Roman" w:hAnsi="Arial" w:cs="Arial"/>
          <w:b/>
        </w:rPr>
        <w:t>Attachments:</w:t>
      </w:r>
      <w:r>
        <w:rPr>
          <w:rFonts w:ascii="Arial" w:eastAsia="Times New Roman" w:hAnsi="Arial" w:cs="Arial"/>
          <w:b/>
        </w:rPr>
        <w:tab/>
      </w:r>
    </w:p>
    <w:p w14:paraId="75B760F0" w14:textId="77777777" w:rsidR="00FB634F" w:rsidRDefault="00FB634F" w:rsidP="00FB634F">
      <w:pPr>
        <w:pBdr>
          <w:bottom w:val="single" w:sz="4" w:space="1" w:color="auto"/>
        </w:pBdr>
        <w:spacing w:after="0"/>
        <w:rPr>
          <w:rFonts w:ascii="Arial" w:eastAsia="Times New Roman" w:hAnsi="Arial" w:cs="Arial"/>
        </w:rPr>
      </w:pPr>
    </w:p>
    <w:p w14:paraId="170ED0CD" w14:textId="77777777" w:rsidR="00FB634F" w:rsidRDefault="00FB634F" w:rsidP="00FB634F">
      <w:pPr>
        <w:spacing w:after="0"/>
        <w:rPr>
          <w:rFonts w:ascii="Arial" w:eastAsia="Times New Roman" w:hAnsi="Arial" w:cs="Arial"/>
        </w:rPr>
      </w:pPr>
    </w:p>
    <w:p w14:paraId="2E6CF475" w14:textId="77777777" w:rsidR="00FB634F" w:rsidRDefault="00FB634F" w:rsidP="00FB634F">
      <w:pPr>
        <w:spacing w:after="120"/>
        <w:rPr>
          <w:rFonts w:ascii="Arial" w:eastAsia="Times New Roman" w:hAnsi="Arial" w:cs="Arial"/>
          <w:b/>
        </w:rPr>
      </w:pPr>
      <w:r>
        <w:rPr>
          <w:rFonts w:ascii="Arial" w:eastAsia="Times New Roman" w:hAnsi="Arial" w:cs="Arial"/>
          <w:b/>
        </w:rPr>
        <w:t>1. Overall Description:</w:t>
      </w:r>
    </w:p>
    <w:p w14:paraId="24EAF7E2" w14:textId="77777777" w:rsidR="00FB634F" w:rsidRDefault="00FB634F" w:rsidP="00FB634F">
      <w:pPr>
        <w:spacing w:after="0"/>
        <w:rPr>
          <w:rFonts w:ascii="Arial" w:eastAsia="Times New Roman" w:hAnsi="Arial" w:cs="Arial"/>
        </w:rPr>
      </w:pPr>
    </w:p>
    <w:p w14:paraId="65346899" w14:textId="7065ED73" w:rsidR="00FB634F" w:rsidRDefault="00FB634F" w:rsidP="00FB634F">
      <w:pPr>
        <w:spacing w:after="0"/>
        <w:rPr>
          <w:rFonts w:ascii="Arial" w:eastAsia="Times New Roman" w:hAnsi="Arial" w:cs="Arial"/>
        </w:rPr>
      </w:pPr>
      <w:r>
        <w:rPr>
          <w:rFonts w:ascii="Arial" w:eastAsia="Times New Roman" w:hAnsi="Arial" w:cs="Arial"/>
        </w:rPr>
        <w:t xml:space="preserve">RAN3 would like to thank SA2 for their LS on </w:t>
      </w:r>
      <w:r w:rsidR="00EE2E5D">
        <w:rPr>
          <w:rFonts w:ascii="Arial" w:eastAsia="Times New Roman" w:hAnsi="Arial" w:cs="Arial"/>
        </w:rPr>
        <w:t>FS_XRM Ph2</w:t>
      </w:r>
      <w:r>
        <w:rPr>
          <w:rFonts w:ascii="Arial" w:eastAsia="Times New Roman" w:hAnsi="Arial" w:cs="Arial"/>
        </w:rPr>
        <w:t>. RAN3 has discussed the issues and concluded as follows.</w:t>
      </w:r>
    </w:p>
    <w:p w14:paraId="1153532F" w14:textId="77777777" w:rsidR="00811B3F" w:rsidRPr="00811B3F" w:rsidRDefault="00811B3F" w:rsidP="00FB634F">
      <w:pPr>
        <w:spacing w:after="0"/>
        <w:rPr>
          <w:rFonts w:ascii="Arial" w:eastAsiaTheme="minorEastAsia" w:hAnsi="Arial" w:cs="Arial"/>
        </w:rPr>
      </w:pPr>
    </w:p>
    <w:p w14:paraId="65D33C2E" w14:textId="122A7A1D" w:rsidR="00EE2E5D" w:rsidRDefault="00EE2E5D" w:rsidP="003E5C65">
      <w:pPr>
        <w:numPr>
          <w:ilvl w:val="0"/>
          <w:numId w:val="47"/>
        </w:numPr>
        <w:rPr>
          <w:rFonts w:ascii="Arial" w:eastAsia="等线" w:hAnsi="Arial" w:cs="Arial"/>
          <w:lang w:val="en-US"/>
        </w:rPr>
      </w:pPr>
      <w:bookmarkStart w:id="19" w:name="_Hlk164340234"/>
      <w:r>
        <w:rPr>
          <w:rFonts w:ascii="Arial" w:eastAsia="等线" w:hAnsi="Arial" w:cs="Arial" w:hint="eastAsia"/>
          <w:lang w:val="en-US"/>
        </w:rPr>
        <w:t>F</w:t>
      </w:r>
      <w:r>
        <w:rPr>
          <w:rFonts w:ascii="Arial" w:eastAsia="等线" w:hAnsi="Arial" w:cs="Arial"/>
          <w:lang w:val="en-US"/>
        </w:rPr>
        <w:t xml:space="preserve">or question 1 </w:t>
      </w:r>
      <w:r w:rsidR="000D7D0C">
        <w:rPr>
          <w:rFonts w:ascii="Arial" w:eastAsia="等线" w:hAnsi="Arial" w:cs="Arial"/>
          <w:lang w:val="en-US"/>
        </w:rPr>
        <w:t>about</w:t>
      </w:r>
      <w:r>
        <w:rPr>
          <w:rFonts w:ascii="Arial" w:eastAsia="等线" w:hAnsi="Arial" w:cs="Arial"/>
          <w:lang w:val="en-US"/>
        </w:rPr>
        <w:t xml:space="preserve"> inter-PDU set dependency, </w:t>
      </w:r>
      <w:r w:rsidR="003E5C65">
        <w:rPr>
          <w:rFonts w:ascii="Arial" w:eastAsia="等线" w:hAnsi="Arial" w:cs="Arial"/>
          <w:lang w:val="en-US"/>
        </w:rPr>
        <w:t>RAN3 foresees</w:t>
      </w:r>
      <w:r w:rsidR="003E5C65" w:rsidRPr="003E5C65">
        <w:rPr>
          <w:rFonts w:ascii="Arial" w:eastAsia="等线" w:hAnsi="Arial" w:cs="Arial"/>
          <w:lang w:val="en-US"/>
        </w:rPr>
        <w:t xml:space="preserve"> some improvement if RAN can be provided with the inter-PDU set correlation information, e.g., the information to identifying the PDU set group, and the indicator for independent PDU set, but information regarding complex correlation relationship is not expected.</w:t>
      </w:r>
    </w:p>
    <w:p w14:paraId="437BADD9" w14:textId="6CE04262" w:rsidR="003E5C65" w:rsidRDefault="003E5C65" w:rsidP="00AD0584">
      <w:pPr>
        <w:numPr>
          <w:ilvl w:val="0"/>
          <w:numId w:val="47"/>
        </w:numPr>
        <w:rPr>
          <w:rFonts w:ascii="Arial" w:eastAsia="等线" w:hAnsi="Arial" w:cs="Arial"/>
          <w:lang w:val="en-US"/>
        </w:rPr>
      </w:pPr>
      <w:r>
        <w:rPr>
          <w:rFonts w:ascii="Arial" w:eastAsia="等线" w:hAnsi="Arial" w:cs="Arial"/>
          <w:lang w:val="en-US"/>
        </w:rPr>
        <w:t xml:space="preserve">For question 3 </w:t>
      </w:r>
      <w:r w:rsidR="000D7D0C">
        <w:rPr>
          <w:rFonts w:ascii="Arial" w:eastAsia="等线" w:hAnsi="Arial" w:cs="Arial"/>
          <w:lang w:val="en-US"/>
        </w:rPr>
        <w:t>about</w:t>
      </w:r>
      <w:r>
        <w:rPr>
          <w:rFonts w:ascii="Arial" w:eastAsia="等线" w:hAnsi="Arial" w:cs="Arial"/>
          <w:lang w:val="en-US"/>
        </w:rPr>
        <w:t xml:space="preserve"> available data rate exposure, </w:t>
      </w:r>
      <w:r w:rsidR="00AD0584">
        <w:rPr>
          <w:rFonts w:ascii="Arial" w:eastAsia="等线" w:hAnsi="Arial" w:cs="Arial"/>
          <w:lang w:val="en-US"/>
        </w:rPr>
        <w:t xml:space="preserve">from RAN3 point of view, </w:t>
      </w:r>
      <w:r w:rsidR="00AD0584" w:rsidRPr="00AD0584">
        <w:rPr>
          <w:rFonts w:ascii="Arial" w:eastAsia="等线" w:hAnsi="Arial" w:cs="Arial"/>
          <w:lang w:val="en-US"/>
        </w:rPr>
        <w:t>it is feasible for the NG-RAN to provide available data rate for the (non-)GBR QoS flows, but the value for non-GBR QoS flow is not accurate and may not be guaranteed.</w:t>
      </w:r>
    </w:p>
    <w:p w14:paraId="6C75B671" w14:textId="7EA29E72" w:rsidR="00615321" w:rsidRPr="00EE2E5D" w:rsidRDefault="00615321" w:rsidP="00615321">
      <w:pPr>
        <w:numPr>
          <w:ilvl w:val="0"/>
          <w:numId w:val="47"/>
        </w:numPr>
        <w:rPr>
          <w:rFonts w:ascii="Arial" w:eastAsia="等线" w:hAnsi="Arial" w:cs="Arial"/>
          <w:lang w:val="en-US"/>
        </w:rPr>
      </w:pPr>
      <w:r>
        <w:rPr>
          <w:rFonts w:ascii="Arial" w:eastAsia="等线" w:hAnsi="Arial" w:cs="Arial"/>
          <w:lang w:val="en-US"/>
        </w:rPr>
        <w:t xml:space="preserve">For question 6 </w:t>
      </w:r>
      <w:r w:rsidR="000D7D0C">
        <w:rPr>
          <w:rFonts w:ascii="Arial" w:eastAsia="等线" w:hAnsi="Arial" w:cs="Arial"/>
          <w:lang w:val="en-US"/>
        </w:rPr>
        <w:t>about</w:t>
      </w:r>
      <w:r>
        <w:rPr>
          <w:rFonts w:ascii="Arial" w:eastAsia="等线" w:hAnsi="Arial" w:cs="Arial"/>
          <w:lang w:val="en-US"/>
        </w:rPr>
        <w:t xml:space="preserve"> PDU set QoS performance exposure, </w:t>
      </w:r>
      <w:r w:rsidR="00586E82" w:rsidRPr="00586E82">
        <w:rPr>
          <w:rFonts w:ascii="Arial" w:eastAsia="等线" w:hAnsi="Arial" w:cs="Arial"/>
          <w:lang w:val="en-US"/>
        </w:rPr>
        <w:t>RAN3 has some concern for exposing the PDU set QoS performance, since the current measurement mechanism cannot be reused and it may introduce too much specification work to design a new mechanism</w:t>
      </w:r>
      <w:r w:rsidRPr="00615321">
        <w:rPr>
          <w:rFonts w:ascii="Arial" w:eastAsia="等线" w:hAnsi="Arial" w:cs="Arial"/>
          <w:lang w:val="en-US"/>
        </w:rPr>
        <w:t>.</w:t>
      </w:r>
    </w:p>
    <w:bookmarkEnd w:id="19"/>
    <w:p w14:paraId="0B7F8654" w14:textId="77777777" w:rsidR="00FB634F" w:rsidRPr="00EE2E5D" w:rsidRDefault="00FB634F" w:rsidP="00FB634F">
      <w:pPr>
        <w:spacing w:after="0"/>
        <w:rPr>
          <w:rFonts w:ascii="Arial" w:hAnsi="Arial" w:cs="Arial"/>
        </w:rPr>
      </w:pPr>
    </w:p>
    <w:p w14:paraId="36510388" w14:textId="77777777" w:rsidR="00FB634F" w:rsidRDefault="00FB634F" w:rsidP="00FB634F">
      <w:pPr>
        <w:spacing w:after="0"/>
        <w:rPr>
          <w:rFonts w:ascii="Arial" w:eastAsia="Times New Roman" w:hAnsi="Arial" w:cs="Arial"/>
        </w:rPr>
      </w:pPr>
    </w:p>
    <w:p w14:paraId="5D014907" w14:textId="77777777" w:rsidR="00FB634F" w:rsidRDefault="00FB634F" w:rsidP="00FB634F">
      <w:pPr>
        <w:spacing w:after="120"/>
        <w:rPr>
          <w:rFonts w:ascii="Arial" w:eastAsia="Times New Roman" w:hAnsi="Arial" w:cs="Arial"/>
          <w:b/>
        </w:rPr>
      </w:pPr>
      <w:r>
        <w:rPr>
          <w:rFonts w:ascii="Arial" w:eastAsia="Times New Roman" w:hAnsi="Arial" w:cs="Arial"/>
          <w:b/>
        </w:rPr>
        <w:t>2. Actions:</w:t>
      </w:r>
    </w:p>
    <w:p w14:paraId="155B7C78" w14:textId="77777777" w:rsidR="00FB634F" w:rsidRDefault="00FB634F" w:rsidP="00FB634F">
      <w:pPr>
        <w:spacing w:after="120"/>
        <w:ind w:left="1985" w:hanging="1985"/>
        <w:rPr>
          <w:rFonts w:ascii="Arial" w:eastAsia="Times New Roman" w:hAnsi="Arial" w:cs="Arial"/>
          <w:b/>
        </w:rPr>
      </w:pPr>
      <w:r>
        <w:rPr>
          <w:rFonts w:ascii="Arial" w:eastAsia="Times New Roman" w:hAnsi="Arial" w:cs="Arial"/>
          <w:b/>
        </w:rPr>
        <w:t>To SA2:</w:t>
      </w:r>
    </w:p>
    <w:p w14:paraId="71C2C2C9" w14:textId="19EA0FD8" w:rsidR="00FB634F" w:rsidRDefault="00FB634F" w:rsidP="00FB634F">
      <w:pPr>
        <w:spacing w:after="120"/>
        <w:ind w:left="993" w:hanging="993"/>
        <w:rPr>
          <w:rFonts w:ascii="Arial" w:eastAsia="Times New Roman" w:hAnsi="Arial" w:cs="Arial"/>
        </w:rPr>
      </w:pPr>
      <w:r>
        <w:rPr>
          <w:rFonts w:ascii="Arial" w:eastAsia="Times New Roman" w:hAnsi="Arial" w:cs="Arial"/>
          <w:b/>
        </w:rPr>
        <w:t>ACTION:</w:t>
      </w:r>
      <w:r>
        <w:rPr>
          <w:rFonts w:ascii="Arial" w:eastAsia="Times New Roman" w:hAnsi="Arial" w:cs="Arial"/>
          <w:b/>
        </w:rPr>
        <w:tab/>
        <w:t xml:space="preserve">RAN3 kindly asks SA2 to take the above </w:t>
      </w:r>
      <w:r w:rsidR="001A3DB2">
        <w:rPr>
          <w:rFonts w:ascii="Arial" w:eastAsia="Times New Roman" w:hAnsi="Arial" w:cs="Arial"/>
          <w:b/>
        </w:rPr>
        <w:t>replies</w:t>
      </w:r>
      <w:r>
        <w:rPr>
          <w:rFonts w:ascii="Arial" w:eastAsia="Times New Roman" w:hAnsi="Arial" w:cs="Arial"/>
          <w:b/>
        </w:rPr>
        <w:t xml:space="preserve"> into account.</w:t>
      </w:r>
    </w:p>
    <w:p w14:paraId="57B785E4" w14:textId="77777777" w:rsidR="00FB634F" w:rsidRDefault="00FB634F" w:rsidP="00FB634F">
      <w:pPr>
        <w:spacing w:after="120"/>
        <w:ind w:left="993" w:hanging="993"/>
        <w:rPr>
          <w:rFonts w:ascii="Arial" w:eastAsia="Times New Roman" w:hAnsi="Arial" w:cs="Arial"/>
        </w:rPr>
      </w:pPr>
    </w:p>
    <w:p w14:paraId="369852D2" w14:textId="77777777" w:rsidR="00FB634F" w:rsidRDefault="00FB634F" w:rsidP="00FB634F">
      <w:pPr>
        <w:spacing w:after="120"/>
        <w:rPr>
          <w:rFonts w:ascii="Arial" w:eastAsia="Times New Roman" w:hAnsi="Arial" w:cs="Arial"/>
          <w:b/>
        </w:rPr>
      </w:pPr>
      <w:r>
        <w:rPr>
          <w:rFonts w:ascii="Arial" w:eastAsia="Times New Roman" w:hAnsi="Arial" w:cs="Arial"/>
          <w:b/>
        </w:rPr>
        <w:t>3. Date of Next RAN3 Meetings:</w:t>
      </w:r>
    </w:p>
    <w:p w14:paraId="0CAE17B6" w14:textId="50FA78E0" w:rsidR="00FB634F" w:rsidRDefault="001A3DB2" w:rsidP="00FB634F">
      <w:pPr>
        <w:tabs>
          <w:tab w:val="left" w:pos="3119"/>
        </w:tabs>
        <w:spacing w:after="120"/>
        <w:ind w:left="2268" w:hanging="2268"/>
        <w:rPr>
          <w:rFonts w:ascii="Arial" w:eastAsia="Times New Roman" w:hAnsi="Arial" w:cs="Arial"/>
          <w:bCs/>
        </w:rPr>
      </w:pPr>
      <w:r>
        <w:rPr>
          <w:rFonts w:ascii="Arial" w:eastAsia="Times New Roman" w:hAnsi="Arial" w:cs="Arial"/>
          <w:bCs/>
        </w:rPr>
        <w:t>TSG-RAN3 Meeting #125</w:t>
      </w:r>
      <w:r w:rsidR="00FB634F">
        <w:rPr>
          <w:rFonts w:ascii="Arial" w:eastAsia="Times New Roman" w:hAnsi="Arial" w:cs="Arial"/>
          <w:bCs/>
        </w:rPr>
        <w:tab/>
      </w:r>
      <w:r>
        <w:rPr>
          <w:rFonts w:ascii="Arial" w:eastAsia="Times New Roman" w:hAnsi="Arial" w:cs="Arial"/>
          <w:bCs/>
        </w:rPr>
        <w:t>19 – 23 August</w:t>
      </w:r>
      <w:r w:rsidR="00FB634F">
        <w:rPr>
          <w:rFonts w:ascii="Arial" w:eastAsia="Times New Roman" w:hAnsi="Arial" w:cs="Arial"/>
          <w:bCs/>
        </w:rPr>
        <w:tab/>
      </w:r>
      <w:r>
        <w:rPr>
          <w:rFonts w:ascii="Arial" w:eastAsia="Times New Roman" w:hAnsi="Arial" w:cs="Arial"/>
          <w:bCs/>
        </w:rPr>
        <w:t>2024</w:t>
      </w:r>
      <w:r w:rsidR="00FB634F">
        <w:rPr>
          <w:rFonts w:ascii="Arial" w:eastAsia="Times New Roman" w:hAnsi="Arial" w:cs="Arial"/>
          <w:bCs/>
        </w:rPr>
        <w:tab/>
      </w:r>
      <w:r w:rsidR="00FB634F">
        <w:rPr>
          <w:rFonts w:ascii="Arial" w:eastAsia="Times New Roman" w:hAnsi="Arial" w:cs="Arial"/>
          <w:bCs/>
        </w:rPr>
        <w:tab/>
      </w:r>
      <w:r w:rsidR="00FB634F">
        <w:rPr>
          <w:rFonts w:ascii="Arial" w:eastAsia="Times New Roman" w:hAnsi="Arial" w:cs="Arial"/>
          <w:bCs/>
        </w:rPr>
        <w:tab/>
      </w:r>
      <w:r w:rsidRPr="001A3DB2">
        <w:rPr>
          <w:rFonts w:ascii="Arial" w:eastAsia="Times New Roman" w:hAnsi="Arial" w:cs="Arial"/>
          <w:bCs/>
        </w:rPr>
        <w:t>Maastricht</w:t>
      </w:r>
    </w:p>
    <w:p w14:paraId="0DD0574B" w14:textId="5418F897" w:rsidR="00FB634F" w:rsidRDefault="001A3DB2" w:rsidP="00FB634F">
      <w:pPr>
        <w:tabs>
          <w:tab w:val="left" w:pos="3119"/>
        </w:tabs>
        <w:spacing w:after="120"/>
        <w:ind w:left="2268" w:hanging="2268"/>
        <w:rPr>
          <w:rFonts w:ascii="Arial" w:eastAsia="Times New Roman" w:hAnsi="Arial" w:cs="Arial"/>
          <w:bCs/>
        </w:rPr>
      </w:pPr>
      <w:r>
        <w:rPr>
          <w:rFonts w:ascii="Arial" w:eastAsia="Times New Roman" w:hAnsi="Arial" w:cs="Arial"/>
          <w:bCs/>
        </w:rPr>
        <w:t>TSG-RAN3 Meeting #125bis</w:t>
      </w:r>
      <w:r w:rsidR="00FB634F">
        <w:rPr>
          <w:rFonts w:ascii="Arial" w:eastAsia="Times New Roman" w:hAnsi="Arial" w:cs="Arial"/>
          <w:bCs/>
        </w:rPr>
        <w:tab/>
      </w:r>
      <w:r>
        <w:rPr>
          <w:rFonts w:ascii="Arial" w:eastAsia="Times New Roman" w:hAnsi="Arial" w:cs="Arial"/>
          <w:bCs/>
        </w:rPr>
        <w:t>14 – 18 October 2024</w:t>
      </w:r>
      <w:r w:rsidR="00FB634F">
        <w:rPr>
          <w:rFonts w:ascii="Arial" w:eastAsia="Times New Roman" w:hAnsi="Arial" w:cs="Arial"/>
          <w:bCs/>
        </w:rPr>
        <w:tab/>
      </w:r>
      <w:r w:rsidR="00FB634F">
        <w:rPr>
          <w:rFonts w:ascii="Arial" w:eastAsia="Times New Roman" w:hAnsi="Arial" w:cs="Arial"/>
          <w:bCs/>
        </w:rPr>
        <w:tab/>
      </w:r>
      <w:r w:rsidR="00FB634F">
        <w:rPr>
          <w:rFonts w:ascii="Arial" w:eastAsia="Times New Roman" w:hAnsi="Arial" w:cs="Arial"/>
          <w:bCs/>
        </w:rPr>
        <w:tab/>
      </w:r>
      <w:r>
        <w:rPr>
          <w:rFonts w:ascii="Arial" w:eastAsia="Times New Roman" w:hAnsi="Arial" w:cs="Arial"/>
          <w:bCs/>
        </w:rPr>
        <w:t>China</w:t>
      </w:r>
    </w:p>
    <w:p w14:paraId="60A88B25" w14:textId="4B4D3EBC" w:rsidR="00FB7BBD" w:rsidRPr="00FB634F" w:rsidRDefault="00FB7BBD" w:rsidP="0046531D">
      <w:pPr>
        <w:jc w:val="both"/>
      </w:pPr>
    </w:p>
    <w:sectPr w:rsidR="00FB7BBD" w:rsidRPr="00FB634F" w:rsidSect="00873671">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9221" w16cex:dateUtc="2024-04-02T06:18:00Z"/>
  <w16cex:commentExtensible w16cex:durableId="29B694D9" w16cex:dateUtc="2024-04-02T06:29:00Z"/>
  <w16cex:commentExtensible w16cex:durableId="29B69581" w16cex:dateUtc="2024-04-02T06: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9850D" w14:textId="77777777" w:rsidR="00CE2613" w:rsidRDefault="00CE2613">
      <w:r>
        <w:separator/>
      </w:r>
    </w:p>
  </w:endnote>
  <w:endnote w:type="continuationSeparator" w:id="0">
    <w:p w14:paraId="002FB1C7" w14:textId="77777777" w:rsidR="00CE2613" w:rsidRDefault="00CE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Ericsson Hilda">
    <w:altName w:val="Calibri"/>
    <w:charset w:val="00"/>
    <w:family w:val="auto"/>
    <w:pitch w:val="variable"/>
    <w:sig w:usb0="00000287" w:usb1="00000000" w:usb2="00000000" w:usb3="00000000" w:csb0="0000009F" w:csb1="00000000"/>
  </w:font>
  <w:font w:name="Yu Mincho">
    <w:altName w:val="Yu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555E7" w14:textId="77777777" w:rsidR="00CE2613" w:rsidRDefault="00CE2613">
      <w:r>
        <w:separator/>
      </w:r>
    </w:p>
  </w:footnote>
  <w:footnote w:type="continuationSeparator" w:id="0">
    <w:p w14:paraId="66CFCA9D" w14:textId="77777777" w:rsidR="00CE2613" w:rsidRDefault="00CE2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EE5A95" w:rsidRDefault="00EE5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1.25pt;height:11.2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F30276"/>
    <w:multiLevelType w:val="hybridMultilevel"/>
    <w:tmpl w:val="5456CF7C"/>
    <w:lvl w:ilvl="0" w:tplc="F954A676">
      <w:start w:val="4"/>
      <w:numFmt w:val="bullet"/>
      <w:lvlText w:val="-"/>
      <w:lvlJc w:val="left"/>
      <w:pPr>
        <w:ind w:left="704" w:hanging="420"/>
      </w:pPr>
      <w:rPr>
        <w:rFonts w:ascii="Times New Roman" w:eastAsia="Yu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C4C7B89"/>
    <w:multiLevelType w:val="hybridMultilevel"/>
    <w:tmpl w:val="0E5A0C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2"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6306543"/>
    <w:multiLevelType w:val="multilevel"/>
    <w:tmpl w:val="087244D2"/>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
  </w:num>
  <w:num w:numId="3">
    <w:abstractNumId w:val="11"/>
  </w:num>
  <w:num w:numId="4">
    <w:abstractNumId w:val="31"/>
  </w:num>
  <w:num w:numId="5">
    <w:abstractNumId w:val="31"/>
    <w:lvlOverride w:ilvl="0">
      <w:startOverride w:val="1"/>
    </w:lvlOverride>
  </w:num>
  <w:num w:numId="6">
    <w:abstractNumId w:val="31"/>
    <w:lvlOverride w:ilvl="0">
      <w:startOverride w:val="1"/>
    </w:lvlOverride>
  </w:num>
  <w:num w:numId="7">
    <w:abstractNumId w:val="9"/>
  </w:num>
  <w:num w:numId="8">
    <w:abstractNumId w:val="32"/>
  </w:num>
  <w:num w:numId="9">
    <w:abstractNumId w:val="22"/>
  </w:num>
  <w:num w:numId="10">
    <w:abstractNumId w:val="27"/>
  </w:num>
  <w:num w:numId="11">
    <w:abstractNumId w:val="31"/>
  </w:num>
  <w:num w:numId="12">
    <w:abstractNumId w:val="25"/>
  </w:num>
  <w:num w:numId="13">
    <w:abstractNumId w:val="3"/>
  </w:num>
  <w:num w:numId="14">
    <w:abstractNumId w:val="37"/>
  </w:num>
  <w:num w:numId="15">
    <w:abstractNumId w:val="17"/>
  </w:num>
  <w:num w:numId="16">
    <w:abstractNumId w:val="10"/>
  </w:num>
  <w:num w:numId="17">
    <w:abstractNumId w:val="31"/>
  </w:num>
  <w:num w:numId="18">
    <w:abstractNumId w:val="21"/>
  </w:num>
  <w:num w:numId="19">
    <w:abstractNumId w:val="28"/>
  </w:num>
  <w:num w:numId="20">
    <w:abstractNumId w:val="34"/>
  </w:num>
  <w:num w:numId="21">
    <w:abstractNumId w:val="34"/>
  </w:num>
  <w:num w:numId="22">
    <w:abstractNumId w:val="31"/>
  </w:num>
  <w:num w:numId="23">
    <w:abstractNumId w:val="7"/>
  </w:num>
  <w:num w:numId="24">
    <w:abstractNumId w:val="13"/>
  </w:num>
  <w:num w:numId="25">
    <w:abstractNumId w:val="23"/>
  </w:num>
  <w:num w:numId="26">
    <w:abstractNumId w:val="1"/>
  </w:num>
  <w:num w:numId="27">
    <w:abstractNumId w:val="14"/>
  </w:num>
  <w:num w:numId="28">
    <w:abstractNumId w:val="24"/>
  </w:num>
  <w:num w:numId="29">
    <w:abstractNumId w:val="36"/>
  </w:num>
  <w:num w:numId="30">
    <w:abstractNumId w:val="35"/>
  </w:num>
  <w:num w:numId="31">
    <w:abstractNumId w:val="8"/>
  </w:num>
  <w:num w:numId="32">
    <w:abstractNumId w:val="15"/>
  </w:num>
  <w:num w:numId="33">
    <w:abstractNumId w:val="19"/>
  </w:num>
  <w:num w:numId="34">
    <w:abstractNumId w:val="20"/>
  </w:num>
  <w:num w:numId="35">
    <w:abstractNumId w:val="34"/>
  </w:num>
  <w:num w:numId="36">
    <w:abstractNumId w:val="30"/>
  </w:num>
  <w:num w:numId="37">
    <w:abstractNumId w:val="12"/>
  </w:num>
  <w:num w:numId="38">
    <w:abstractNumId w:val="0"/>
  </w:num>
  <w:num w:numId="39">
    <w:abstractNumId w:val="5"/>
  </w:num>
  <w:num w:numId="40">
    <w:abstractNumId w:val="4"/>
  </w:num>
  <w:num w:numId="41">
    <w:abstractNumId w:val="29"/>
  </w:num>
  <w:num w:numId="42">
    <w:abstractNumId w:val="6"/>
  </w:num>
  <w:num w:numId="43">
    <w:abstractNumId w:val="33"/>
  </w:num>
  <w:num w:numId="44">
    <w:abstractNumId w:val="16"/>
  </w:num>
  <w:num w:numId="45">
    <w:abstractNumId w:val="18"/>
  </w:num>
  <w:num w:numId="46">
    <w:abstractNumId w:val="26"/>
  </w:num>
  <w:num w:numId="4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4D5"/>
    <w:rsid w:val="00001BF5"/>
    <w:rsid w:val="00001CCE"/>
    <w:rsid w:val="0000341B"/>
    <w:rsid w:val="00003486"/>
    <w:rsid w:val="00003783"/>
    <w:rsid w:val="000049C9"/>
    <w:rsid w:val="00004A72"/>
    <w:rsid w:val="00005065"/>
    <w:rsid w:val="0000509C"/>
    <w:rsid w:val="0000518C"/>
    <w:rsid w:val="000052E8"/>
    <w:rsid w:val="00005463"/>
    <w:rsid w:val="00006454"/>
    <w:rsid w:val="00006F3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32A"/>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254"/>
    <w:rsid w:val="00027B28"/>
    <w:rsid w:val="00030117"/>
    <w:rsid w:val="00030B2D"/>
    <w:rsid w:val="00032A21"/>
    <w:rsid w:val="00032BB2"/>
    <w:rsid w:val="00032D1A"/>
    <w:rsid w:val="00034FE4"/>
    <w:rsid w:val="000354CC"/>
    <w:rsid w:val="000358F6"/>
    <w:rsid w:val="00035F87"/>
    <w:rsid w:val="0003636E"/>
    <w:rsid w:val="000363B6"/>
    <w:rsid w:val="000367FC"/>
    <w:rsid w:val="0003693A"/>
    <w:rsid w:val="00036D80"/>
    <w:rsid w:val="0003775C"/>
    <w:rsid w:val="00037BF2"/>
    <w:rsid w:val="000401DB"/>
    <w:rsid w:val="000402F2"/>
    <w:rsid w:val="000404A8"/>
    <w:rsid w:val="000405B1"/>
    <w:rsid w:val="00041059"/>
    <w:rsid w:val="0004137A"/>
    <w:rsid w:val="000425FA"/>
    <w:rsid w:val="00042C9A"/>
    <w:rsid w:val="00043882"/>
    <w:rsid w:val="00043912"/>
    <w:rsid w:val="00043986"/>
    <w:rsid w:val="000448CC"/>
    <w:rsid w:val="00044C61"/>
    <w:rsid w:val="00044F33"/>
    <w:rsid w:val="00045321"/>
    <w:rsid w:val="00046908"/>
    <w:rsid w:val="00046B14"/>
    <w:rsid w:val="00046BCB"/>
    <w:rsid w:val="00047025"/>
    <w:rsid w:val="000474BB"/>
    <w:rsid w:val="00050B1C"/>
    <w:rsid w:val="00050F8F"/>
    <w:rsid w:val="0005167C"/>
    <w:rsid w:val="00052093"/>
    <w:rsid w:val="00053161"/>
    <w:rsid w:val="00053B45"/>
    <w:rsid w:val="0005517D"/>
    <w:rsid w:val="00055322"/>
    <w:rsid w:val="00055585"/>
    <w:rsid w:val="000557E6"/>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934"/>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4129"/>
    <w:rsid w:val="000B46C2"/>
    <w:rsid w:val="000B5BCC"/>
    <w:rsid w:val="000B6299"/>
    <w:rsid w:val="000B6696"/>
    <w:rsid w:val="000B6801"/>
    <w:rsid w:val="000B6B6E"/>
    <w:rsid w:val="000B7110"/>
    <w:rsid w:val="000C0014"/>
    <w:rsid w:val="000C038A"/>
    <w:rsid w:val="000C0C8F"/>
    <w:rsid w:val="000C1D91"/>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F1F"/>
    <w:rsid w:val="000D00CE"/>
    <w:rsid w:val="000D0578"/>
    <w:rsid w:val="000D081C"/>
    <w:rsid w:val="000D0EDE"/>
    <w:rsid w:val="000D10C8"/>
    <w:rsid w:val="000D186B"/>
    <w:rsid w:val="000D21C8"/>
    <w:rsid w:val="000D275B"/>
    <w:rsid w:val="000D33DB"/>
    <w:rsid w:val="000D375B"/>
    <w:rsid w:val="000D5767"/>
    <w:rsid w:val="000D590F"/>
    <w:rsid w:val="000D6613"/>
    <w:rsid w:val="000D67ED"/>
    <w:rsid w:val="000D6839"/>
    <w:rsid w:val="000D6B43"/>
    <w:rsid w:val="000D7D0C"/>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3690"/>
    <w:rsid w:val="00143FCF"/>
    <w:rsid w:val="0014430D"/>
    <w:rsid w:val="00144891"/>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66F"/>
    <w:rsid w:val="00164307"/>
    <w:rsid w:val="00165135"/>
    <w:rsid w:val="001651B5"/>
    <w:rsid w:val="00165485"/>
    <w:rsid w:val="0016573E"/>
    <w:rsid w:val="00165AD1"/>
    <w:rsid w:val="00165C82"/>
    <w:rsid w:val="00165F9A"/>
    <w:rsid w:val="00166644"/>
    <w:rsid w:val="00166657"/>
    <w:rsid w:val="0016681B"/>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29E"/>
    <w:rsid w:val="001777A3"/>
    <w:rsid w:val="00177980"/>
    <w:rsid w:val="00177B93"/>
    <w:rsid w:val="00181138"/>
    <w:rsid w:val="00181201"/>
    <w:rsid w:val="001813A1"/>
    <w:rsid w:val="00181B7B"/>
    <w:rsid w:val="001820FB"/>
    <w:rsid w:val="00182B22"/>
    <w:rsid w:val="001833A4"/>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A39"/>
    <w:rsid w:val="00187D7F"/>
    <w:rsid w:val="00187DA7"/>
    <w:rsid w:val="001901AD"/>
    <w:rsid w:val="00190380"/>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3CD"/>
    <w:rsid w:val="001A0912"/>
    <w:rsid w:val="001A0DD5"/>
    <w:rsid w:val="001A1003"/>
    <w:rsid w:val="001A1033"/>
    <w:rsid w:val="001A166F"/>
    <w:rsid w:val="001A3567"/>
    <w:rsid w:val="001A3B18"/>
    <w:rsid w:val="001A3DB2"/>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2D04"/>
    <w:rsid w:val="001B38C2"/>
    <w:rsid w:val="001B4002"/>
    <w:rsid w:val="001B4222"/>
    <w:rsid w:val="001B469F"/>
    <w:rsid w:val="001B4999"/>
    <w:rsid w:val="001B4DDB"/>
    <w:rsid w:val="001B5AF5"/>
    <w:rsid w:val="001B5AFC"/>
    <w:rsid w:val="001B7A65"/>
    <w:rsid w:val="001C0C85"/>
    <w:rsid w:val="001C33FA"/>
    <w:rsid w:val="001C3BAA"/>
    <w:rsid w:val="001C3C9C"/>
    <w:rsid w:val="001C3CBE"/>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50586"/>
    <w:rsid w:val="002505EF"/>
    <w:rsid w:val="002508C1"/>
    <w:rsid w:val="00250EB9"/>
    <w:rsid w:val="00252703"/>
    <w:rsid w:val="002528AB"/>
    <w:rsid w:val="002528EF"/>
    <w:rsid w:val="00252DE8"/>
    <w:rsid w:val="00253E54"/>
    <w:rsid w:val="002559C9"/>
    <w:rsid w:val="00256ABE"/>
    <w:rsid w:val="00256CE4"/>
    <w:rsid w:val="002577A5"/>
    <w:rsid w:val="002579D4"/>
    <w:rsid w:val="0026004D"/>
    <w:rsid w:val="002603A1"/>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8F0"/>
    <w:rsid w:val="00274A79"/>
    <w:rsid w:val="00274CB4"/>
    <w:rsid w:val="00275CFB"/>
    <w:rsid w:val="00275D12"/>
    <w:rsid w:val="00275F69"/>
    <w:rsid w:val="0027679F"/>
    <w:rsid w:val="00276823"/>
    <w:rsid w:val="00276971"/>
    <w:rsid w:val="002775E4"/>
    <w:rsid w:val="002779C8"/>
    <w:rsid w:val="00277A07"/>
    <w:rsid w:val="00277B72"/>
    <w:rsid w:val="00280EA7"/>
    <w:rsid w:val="00281203"/>
    <w:rsid w:val="002821EF"/>
    <w:rsid w:val="00282F82"/>
    <w:rsid w:val="002837F9"/>
    <w:rsid w:val="00283CB8"/>
    <w:rsid w:val="00284A9D"/>
    <w:rsid w:val="00284D79"/>
    <w:rsid w:val="00284E11"/>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DB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B05"/>
    <w:rsid w:val="002B1C2C"/>
    <w:rsid w:val="002B2383"/>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851"/>
    <w:rsid w:val="002B6FC6"/>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5F1"/>
    <w:rsid w:val="002C568C"/>
    <w:rsid w:val="002C69D7"/>
    <w:rsid w:val="002C7198"/>
    <w:rsid w:val="002C72B7"/>
    <w:rsid w:val="002C7375"/>
    <w:rsid w:val="002C7E24"/>
    <w:rsid w:val="002D0261"/>
    <w:rsid w:val="002D05B1"/>
    <w:rsid w:val="002D0DFC"/>
    <w:rsid w:val="002D1EDE"/>
    <w:rsid w:val="002D277E"/>
    <w:rsid w:val="002D2A14"/>
    <w:rsid w:val="002D2C6F"/>
    <w:rsid w:val="002D3442"/>
    <w:rsid w:val="002D3C66"/>
    <w:rsid w:val="002D3CD4"/>
    <w:rsid w:val="002D3DC2"/>
    <w:rsid w:val="002D4161"/>
    <w:rsid w:val="002D47FD"/>
    <w:rsid w:val="002D47FF"/>
    <w:rsid w:val="002D4BDE"/>
    <w:rsid w:val="002D4E39"/>
    <w:rsid w:val="002D58C4"/>
    <w:rsid w:val="002D5D97"/>
    <w:rsid w:val="002D639E"/>
    <w:rsid w:val="002D67AC"/>
    <w:rsid w:val="002D6892"/>
    <w:rsid w:val="002D6D61"/>
    <w:rsid w:val="002D7648"/>
    <w:rsid w:val="002E0C55"/>
    <w:rsid w:val="002E0C86"/>
    <w:rsid w:val="002E32D0"/>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5DF0"/>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4B6"/>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573"/>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89A"/>
    <w:rsid w:val="00366E06"/>
    <w:rsid w:val="00367815"/>
    <w:rsid w:val="00367A7C"/>
    <w:rsid w:val="00367BA3"/>
    <w:rsid w:val="003701D4"/>
    <w:rsid w:val="00370572"/>
    <w:rsid w:val="003705B6"/>
    <w:rsid w:val="003713A0"/>
    <w:rsid w:val="00371EFD"/>
    <w:rsid w:val="00372681"/>
    <w:rsid w:val="0037305A"/>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0EB3"/>
    <w:rsid w:val="0038131E"/>
    <w:rsid w:val="00384A0E"/>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3B20"/>
    <w:rsid w:val="00393BA3"/>
    <w:rsid w:val="00394E02"/>
    <w:rsid w:val="003956FB"/>
    <w:rsid w:val="003958BA"/>
    <w:rsid w:val="00395CF6"/>
    <w:rsid w:val="00395E68"/>
    <w:rsid w:val="0039637E"/>
    <w:rsid w:val="00397214"/>
    <w:rsid w:val="003A078C"/>
    <w:rsid w:val="003A0E18"/>
    <w:rsid w:val="003A1161"/>
    <w:rsid w:val="003A133E"/>
    <w:rsid w:val="003A1D8C"/>
    <w:rsid w:val="003A1D90"/>
    <w:rsid w:val="003A23AB"/>
    <w:rsid w:val="003A2990"/>
    <w:rsid w:val="003A2DF9"/>
    <w:rsid w:val="003A318C"/>
    <w:rsid w:val="003A31D5"/>
    <w:rsid w:val="003A329C"/>
    <w:rsid w:val="003A35FA"/>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2786"/>
    <w:rsid w:val="003D3162"/>
    <w:rsid w:val="003D32B4"/>
    <w:rsid w:val="003D3DFB"/>
    <w:rsid w:val="003D401A"/>
    <w:rsid w:val="003D40ED"/>
    <w:rsid w:val="003D452E"/>
    <w:rsid w:val="003D4B71"/>
    <w:rsid w:val="003D53D5"/>
    <w:rsid w:val="003D58CB"/>
    <w:rsid w:val="003D5F21"/>
    <w:rsid w:val="003D623D"/>
    <w:rsid w:val="003D654D"/>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C65"/>
    <w:rsid w:val="003E5F22"/>
    <w:rsid w:val="003E68F4"/>
    <w:rsid w:val="003E6B9A"/>
    <w:rsid w:val="003E7D38"/>
    <w:rsid w:val="003F022E"/>
    <w:rsid w:val="003F048C"/>
    <w:rsid w:val="003F1A8E"/>
    <w:rsid w:val="003F40DA"/>
    <w:rsid w:val="003F43F6"/>
    <w:rsid w:val="003F448E"/>
    <w:rsid w:val="003F46A1"/>
    <w:rsid w:val="003F4893"/>
    <w:rsid w:val="003F49BA"/>
    <w:rsid w:val="003F525C"/>
    <w:rsid w:val="003F634A"/>
    <w:rsid w:val="003F6A1C"/>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CD9"/>
    <w:rsid w:val="004121EE"/>
    <w:rsid w:val="004122DB"/>
    <w:rsid w:val="00412438"/>
    <w:rsid w:val="00412F4B"/>
    <w:rsid w:val="00413022"/>
    <w:rsid w:val="00413D20"/>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1D2"/>
    <w:rsid w:val="00431211"/>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13F5"/>
    <w:rsid w:val="00452669"/>
    <w:rsid w:val="00452CE5"/>
    <w:rsid w:val="00452DDC"/>
    <w:rsid w:val="00452F7C"/>
    <w:rsid w:val="0045340E"/>
    <w:rsid w:val="00453797"/>
    <w:rsid w:val="00454102"/>
    <w:rsid w:val="004549F3"/>
    <w:rsid w:val="00454D42"/>
    <w:rsid w:val="00454F81"/>
    <w:rsid w:val="004554D6"/>
    <w:rsid w:val="00455C80"/>
    <w:rsid w:val="0045706D"/>
    <w:rsid w:val="004607D8"/>
    <w:rsid w:val="00460AB2"/>
    <w:rsid w:val="0046115A"/>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37CB"/>
    <w:rsid w:val="004841A5"/>
    <w:rsid w:val="004851AC"/>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5EB"/>
    <w:rsid w:val="004A3878"/>
    <w:rsid w:val="004A5336"/>
    <w:rsid w:val="004A5BB2"/>
    <w:rsid w:val="004A7676"/>
    <w:rsid w:val="004A7986"/>
    <w:rsid w:val="004A7F03"/>
    <w:rsid w:val="004B0374"/>
    <w:rsid w:val="004B1123"/>
    <w:rsid w:val="004B11C0"/>
    <w:rsid w:val="004B2381"/>
    <w:rsid w:val="004B28B8"/>
    <w:rsid w:val="004B2DD1"/>
    <w:rsid w:val="004B2DE4"/>
    <w:rsid w:val="004B38F9"/>
    <w:rsid w:val="004B4105"/>
    <w:rsid w:val="004B4849"/>
    <w:rsid w:val="004B59D8"/>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688"/>
    <w:rsid w:val="004E1D7D"/>
    <w:rsid w:val="004E1E52"/>
    <w:rsid w:val="004E25A3"/>
    <w:rsid w:val="004E2631"/>
    <w:rsid w:val="004E34D4"/>
    <w:rsid w:val="004E3647"/>
    <w:rsid w:val="004E37D9"/>
    <w:rsid w:val="004E4BF8"/>
    <w:rsid w:val="004E52F6"/>
    <w:rsid w:val="004E68E2"/>
    <w:rsid w:val="004E71B7"/>
    <w:rsid w:val="004F000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026"/>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1FD5"/>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086"/>
    <w:rsid w:val="00550781"/>
    <w:rsid w:val="00552010"/>
    <w:rsid w:val="005524E6"/>
    <w:rsid w:val="00552624"/>
    <w:rsid w:val="00553ABD"/>
    <w:rsid w:val="00553E50"/>
    <w:rsid w:val="00553E5F"/>
    <w:rsid w:val="00554D90"/>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5367"/>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5DE"/>
    <w:rsid w:val="00583C81"/>
    <w:rsid w:val="00584E65"/>
    <w:rsid w:val="00585087"/>
    <w:rsid w:val="00585287"/>
    <w:rsid w:val="005858E4"/>
    <w:rsid w:val="00585903"/>
    <w:rsid w:val="00585D62"/>
    <w:rsid w:val="0058653F"/>
    <w:rsid w:val="00586A9E"/>
    <w:rsid w:val="00586E82"/>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008"/>
    <w:rsid w:val="005A4844"/>
    <w:rsid w:val="005A4A55"/>
    <w:rsid w:val="005A4E18"/>
    <w:rsid w:val="005A53CF"/>
    <w:rsid w:val="005A5D91"/>
    <w:rsid w:val="005A6227"/>
    <w:rsid w:val="005A6249"/>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0C4"/>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41A3"/>
    <w:rsid w:val="005E4DB2"/>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2F7"/>
    <w:rsid w:val="006143DD"/>
    <w:rsid w:val="00614DFE"/>
    <w:rsid w:val="00615321"/>
    <w:rsid w:val="006160F2"/>
    <w:rsid w:val="00616F95"/>
    <w:rsid w:val="00617818"/>
    <w:rsid w:val="00617EDA"/>
    <w:rsid w:val="00617F25"/>
    <w:rsid w:val="0062026E"/>
    <w:rsid w:val="0062079E"/>
    <w:rsid w:val="00620CF5"/>
    <w:rsid w:val="00621188"/>
    <w:rsid w:val="00621B23"/>
    <w:rsid w:val="0062267C"/>
    <w:rsid w:val="00622DEF"/>
    <w:rsid w:val="00623A56"/>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EC5"/>
    <w:rsid w:val="006332B3"/>
    <w:rsid w:val="00633A61"/>
    <w:rsid w:val="006346D5"/>
    <w:rsid w:val="006351DB"/>
    <w:rsid w:val="006356DC"/>
    <w:rsid w:val="00635F49"/>
    <w:rsid w:val="00636102"/>
    <w:rsid w:val="00636232"/>
    <w:rsid w:val="00636627"/>
    <w:rsid w:val="00636F1E"/>
    <w:rsid w:val="006370E7"/>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88"/>
    <w:rsid w:val="006503D8"/>
    <w:rsid w:val="00650490"/>
    <w:rsid w:val="006506BC"/>
    <w:rsid w:val="00651468"/>
    <w:rsid w:val="006521E7"/>
    <w:rsid w:val="006521F9"/>
    <w:rsid w:val="0065267A"/>
    <w:rsid w:val="00652A92"/>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5D34"/>
    <w:rsid w:val="006763C6"/>
    <w:rsid w:val="0067662A"/>
    <w:rsid w:val="00676C4F"/>
    <w:rsid w:val="00676CD3"/>
    <w:rsid w:val="0067748B"/>
    <w:rsid w:val="00677E94"/>
    <w:rsid w:val="00681281"/>
    <w:rsid w:val="00681C64"/>
    <w:rsid w:val="00681E0D"/>
    <w:rsid w:val="006820F1"/>
    <w:rsid w:val="0068285B"/>
    <w:rsid w:val="00682E9B"/>
    <w:rsid w:val="006833AB"/>
    <w:rsid w:val="0068382A"/>
    <w:rsid w:val="00684AC2"/>
    <w:rsid w:val="00684C40"/>
    <w:rsid w:val="00685595"/>
    <w:rsid w:val="00685CAD"/>
    <w:rsid w:val="006861F4"/>
    <w:rsid w:val="006868FC"/>
    <w:rsid w:val="00686F30"/>
    <w:rsid w:val="00686F7F"/>
    <w:rsid w:val="00687660"/>
    <w:rsid w:val="0068780A"/>
    <w:rsid w:val="00687A3D"/>
    <w:rsid w:val="00690749"/>
    <w:rsid w:val="0069089B"/>
    <w:rsid w:val="006909E1"/>
    <w:rsid w:val="00691ED5"/>
    <w:rsid w:val="00691F9B"/>
    <w:rsid w:val="0069304E"/>
    <w:rsid w:val="00693320"/>
    <w:rsid w:val="00693A19"/>
    <w:rsid w:val="0069404E"/>
    <w:rsid w:val="006940A0"/>
    <w:rsid w:val="00694603"/>
    <w:rsid w:val="00694DFF"/>
    <w:rsid w:val="00695758"/>
    <w:rsid w:val="00695808"/>
    <w:rsid w:val="00696761"/>
    <w:rsid w:val="00696F71"/>
    <w:rsid w:val="0069752B"/>
    <w:rsid w:val="00697863"/>
    <w:rsid w:val="006A06C9"/>
    <w:rsid w:val="006A1058"/>
    <w:rsid w:val="006A1481"/>
    <w:rsid w:val="006A181B"/>
    <w:rsid w:val="006A1B42"/>
    <w:rsid w:val="006A1B93"/>
    <w:rsid w:val="006A1F07"/>
    <w:rsid w:val="006A254B"/>
    <w:rsid w:val="006A38E9"/>
    <w:rsid w:val="006A3FAE"/>
    <w:rsid w:val="006A417B"/>
    <w:rsid w:val="006A4922"/>
    <w:rsid w:val="006A54A7"/>
    <w:rsid w:val="006A5756"/>
    <w:rsid w:val="006A596D"/>
    <w:rsid w:val="006A68A8"/>
    <w:rsid w:val="006A6A25"/>
    <w:rsid w:val="006A7340"/>
    <w:rsid w:val="006A764E"/>
    <w:rsid w:val="006A79BF"/>
    <w:rsid w:val="006A7C14"/>
    <w:rsid w:val="006B038F"/>
    <w:rsid w:val="006B0C44"/>
    <w:rsid w:val="006B27FF"/>
    <w:rsid w:val="006B46FB"/>
    <w:rsid w:val="006B4D7A"/>
    <w:rsid w:val="006B5C13"/>
    <w:rsid w:val="006B63AA"/>
    <w:rsid w:val="006B68A1"/>
    <w:rsid w:val="006B73AE"/>
    <w:rsid w:val="006C01AC"/>
    <w:rsid w:val="006C0A09"/>
    <w:rsid w:val="006C17AF"/>
    <w:rsid w:val="006C198E"/>
    <w:rsid w:val="006C1D40"/>
    <w:rsid w:val="006C30B3"/>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3809"/>
    <w:rsid w:val="006E3DCA"/>
    <w:rsid w:val="006E5B92"/>
    <w:rsid w:val="006E6B48"/>
    <w:rsid w:val="006E724F"/>
    <w:rsid w:val="006E7476"/>
    <w:rsid w:val="006E7D32"/>
    <w:rsid w:val="006E7E03"/>
    <w:rsid w:val="006F0449"/>
    <w:rsid w:val="006F1262"/>
    <w:rsid w:val="006F18B7"/>
    <w:rsid w:val="006F1D3E"/>
    <w:rsid w:val="006F203B"/>
    <w:rsid w:val="006F2462"/>
    <w:rsid w:val="006F2862"/>
    <w:rsid w:val="006F2B41"/>
    <w:rsid w:val="006F46C2"/>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6BC3"/>
    <w:rsid w:val="00737452"/>
    <w:rsid w:val="00737CCE"/>
    <w:rsid w:val="00737DF9"/>
    <w:rsid w:val="00737FA2"/>
    <w:rsid w:val="0074057C"/>
    <w:rsid w:val="00740715"/>
    <w:rsid w:val="007413F9"/>
    <w:rsid w:val="00741887"/>
    <w:rsid w:val="007418F2"/>
    <w:rsid w:val="00742221"/>
    <w:rsid w:val="007423A9"/>
    <w:rsid w:val="0074379F"/>
    <w:rsid w:val="00743A88"/>
    <w:rsid w:val="00744A0C"/>
    <w:rsid w:val="00745E9F"/>
    <w:rsid w:val="00746362"/>
    <w:rsid w:val="00746CF7"/>
    <w:rsid w:val="00746D82"/>
    <w:rsid w:val="0075087A"/>
    <w:rsid w:val="00750AA5"/>
    <w:rsid w:val="00751327"/>
    <w:rsid w:val="00751626"/>
    <w:rsid w:val="007519F9"/>
    <w:rsid w:val="007528F7"/>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2034"/>
    <w:rsid w:val="007725AE"/>
    <w:rsid w:val="00772C89"/>
    <w:rsid w:val="0077305B"/>
    <w:rsid w:val="007732F5"/>
    <w:rsid w:val="0077335E"/>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7D3"/>
    <w:rsid w:val="00796B25"/>
    <w:rsid w:val="007973C9"/>
    <w:rsid w:val="007A0866"/>
    <w:rsid w:val="007A0C14"/>
    <w:rsid w:val="007A196A"/>
    <w:rsid w:val="007A1A9B"/>
    <w:rsid w:val="007A1A9D"/>
    <w:rsid w:val="007A2062"/>
    <w:rsid w:val="007A2645"/>
    <w:rsid w:val="007A2BD7"/>
    <w:rsid w:val="007A420D"/>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BD5"/>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8DA"/>
    <w:rsid w:val="007C0C9C"/>
    <w:rsid w:val="007C0E7D"/>
    <w:rsid w:val="007C116B"/>
    <w:rsid w:val="007C1C83"/>
    <w:rsid w:val="007C2097"/>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0B35"/>
    <w:rsid w:val="007E10C3"/>
    <w:rsid w:val="007E1369"/>
    <w:rsid w:val="007E20D7"/>
    <w:rsid w:val="007E2EA2"/>
    <w:rsid w:val="007E2F4A"/>
    <w:rsid w:val="007E35EE"/>
    <w:rsid w:val="007E462F"/>
    <w:rsid w:val="007E495F"/>
    <w:rsid w:val="007E5653"/>
    <w:rsid w:val="007E6154"/>
    <w:rsid w:val="007E6351"/>
    <w:rsid w:val="007E66AD"/>
    <w:rsid w:val="007E755F"/>
    <w:rsid w:val="007E756B"/>
    <w:rsid w:val="007E7AC0"/>
    <w:rsid w:val="007F0260"/>
    <w:rsid w:val="007F0928"/>
    <w:rsid w:val="007F0A44"/>
    <w:rsid w:val="007F16A1"/>
    <w:rsid w:val="007F1A74"/>
    <w:rsid w:val="007F23FE"/>
    <w:rsid w:val="007F2555"/>
    <w:rsid w:val="007F350A"/>
    <w:rsid w:val="007F35F9"/>
    <w:rsid w:val="007F3B84"/>
    <w:rsid w:val="007F3E5F"/>
    <w:rsid w:val="007F4617"/>
    <w:rsid w:val="007F4C8E"/>
    <w:rsid w:val="007F500B"/>
    <w:rsid w:val="007F5507"/>
    <w:rsid w:val="007F55D0"/>
    <w:rsid w:val="007F57C5"/>
    <w:rsid w:val="007F5BFD"/>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D5F"/>
    <w:rsid w:val="00811B3F"/>
    <w:rsid w:val="00811DC4"/>
    <w:rsid w:val="0081406F"/>
    <w:rsid w:val="008140DC"/>
    <w:rsid w:val="008141AA"/>
    <w:rsid w:val="00814237"/>
    <w:rsid w:val="00814305"/>
    <w:rsid w:val="008148D6"/>
    <w:rsid w:val="00816EC6"/>
    <w:rsid w:val="008172D9"/>
    <w:rsid w:val="00817DE6"/>
    <w:rsid w:val="008209AD"/>
    <w:rsid w:val="00821767"/>
    <w:rsid w:val="008219B4"/>
    <w:rsid w:val="00821DD1"/>
    <w:rsid w:val="00822D5A"/>
    <w:rsid w:val="00823196"/>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5A9"/>
    <w:rsid w:val="00841DF0"/>
    <w:rsid w:val="00842085"/>
    <w:rsid w:val="00842106"/>
    <w:rsid w:val="00842974"/>
    <w:rsid w:val="008432D0"/>
    <w:rsid w:val="00843449"/>
    <w:rsid w:val="00844509"/>
    <w:rsid w:val="008446B5"/>
    <w:rsid w:val="00844DC7"/>
    <w:rsid w:val="008454D9"/>
    <w:rsid w:val="00845D9C"/>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0FCC"/>
    <w:rsid w:val="008713A4"/>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3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8DD"/>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903"/>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1E11"/>
    <w:rsid w:val="008F20DF"/>
    <w:rsid w:val="008F2DAC"/>
    <w:rsid w:val="008F2DCF"/>
    <w:rsid w:val="008F4696"/>
    <w:rsid w:val="008F4983"/>
    <w:rsid w:val="008F4A2E"/>
    <w:rsid w:val="008F4F44"/>
    <w:rsid w:val="008F50B8"/>
    <w:rsid w:val="008F5328"/>
    <w:rsid w:val="008F5616"/>
    <w:rsid w:val="008F5C9A"/>
    <w:rsid w:val="008F686C"/>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59"/>
    <w:rsid w:val="00914192"/>
    <w:rsid w:val="00914598"/>
    <w:rsid w:val="009147D7"/>
    <w:rsid w:val="009150E3"/>
    <w:rsid w:val="009154C1"/>
    <w:rsid w:val="00915D6F"/>
    <w:rsid w:val="00916E33"/>
    <w:rsid w:val="009177F5"/>
    <w:rsid w:val="00917AA6"/>
    <w:rsid w:val="00917FAC"/>
    <w:rsid w:val="009201B5"/>
    <w:rsid w:val="009202A8"/>
    <w:rsid w:val="009203D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C23"/>
    <w:rsid w:val="00942F69"/>
    <w:rsid w:val="00943A3D"/>
    <w:rsid w:val="009454D8"/>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87F8E"/>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A084A"/>
    <w:rsid w:val="009A0F0F"/>
    <w:rsid w:val="009A0FD3"/>
    <w:rsid w:val="009A25C6"/>
    <w:rsid w:val="009A28EC"/>
    <w:rsid w:val="009A348B"/>
    <w:rsid w:val="009A34A3"/>
    <w:rsid w:val="009A3E4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06D6"/>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37B"/>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7A8"/>
    <w:rsid w:val="009F1D8D"/>
    <w:rsid w:val="009F1E40"/>
    <w:rsid w:val="009F2DFE"/>
    <w:rsid w:val="009F2F76"/>
    <w:rsid w:val="009F2FD7"/>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070B2"/>
    <w:rsid w:val="00A1074C"/>
    <w:rsid w:val="00A10790"/>
    <w:rsid w:val="00A10CB3"/>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4605"/>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0FA"/>
    <w:rsid w:val="00A57DED"/>
    <w:rsid w:val="00A608C4"/>
    <w:rsid w:val="00A610BC"/>
    <w:rsid w:val="00A61199"/>
    <w:rsid w:val="00A616A6"/>
    <w:rsid w:val="00A61C87"/>
    <w:rsid w:val="00A625C6"/>
    <w:rsid w:val="00A62782"/>
    <w:rsid w:val="00A62CBB"/>
    <w:rsid w:val="00A639A6"/>
    <w:rsid w:val="00A63DC1"/>
    <w:rsid w:val="00A64849"/>
    <w:rsid w:val="00A64CEF"/>
    <w:rsid w:val="00A653ED"/>
    <w:rsid w:val="00A665A3"/>
    <w:rsid w:val="00A67150"/>
    <w:rsid w:val="00A67233"/>
    <w:rsid w:val="00A70321"/>
    <w:rsid w:val="00A7090C"/>
    <w:rsid w:val="00A70E4E"/>
    <w:rsid w:val="00A7113E"/>
    <w:rsid w:val="00A714E2"/>
    <w:rsid w:val="00A7179E"/>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307"/>
    <w:rsid w:val="00A837AD"/>
    <w:rsid w:val="00A850A0"/>
    <w:rsid w:val="00A85341"/>
    <w:rsid w:val="00A85E41"/>
    <w:rsid w:val="00A85E51"/>
    <w:rsid w:val="00A86037"/>
    <w:rsid w:val="00A863D3"/>
    <w:rsid w:val="00A866A3"/>
    <w:rsid w:val="00A8699E"/>
    <w:rsid w:val="00A86CE9"/>
    <w:rsid w:val="00A907C3"/>
    <w:rsid w:val="00A91A19"/>
    <w:rsid w:val="00A91B11"/>
    <w:rsid w:val="00A91C92"/>
    <w:rsid w:val="00A9214D"/>
    <w:rsid w:val="00A922AF"/>
    <w:rsid w:val="00A93462"/>
    <w:rsid w:val="00A93994"/>
    <w:rsid w:val="00A942D9"/>
    <w:rsid w:val="00A94D47"/>
    <w:rsid w:val="00A94E20"/>
    <w:rsid w:val="00A94FD7"/>
    <w:rsid w:val="00A9510C"/>
    <w:rsid w:val="00A9510F"/>
    <w:rsid w:val="00A95396"/>
    <w:rsid w:val="00A96056"/>
    <w:rsid w:val="00A960F0"/>
    <w:rsid w:val="00A96C17"/>
    <w:rsid w:val="00A978D7"/>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38A8"/>
    <w:rsid w:val="00AB43F5"/>
    <w:rsid w:val="00AB457D"/>
    <w:rsid w:val="00AB4A36"/>
    <w:rsid w:val="00AB50F7"/>
    <w:rsid w:val="00AB542E"/>
    <w:rsid w:val="00AB6877"/>
    <w:rsid w:val="00AB6BCB"/>
    <w:rsid w:val="00AB6DF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584"/>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BDC"/>
    <w:rsid w:val="00AD5CF3"/>
    <w:rsid w:val="00AD613B"/>
    <w:rsid w:val="00AD6B1A"/>
    <w:rsid w:val="00AD6B44"/>
    <w:rsid w:val="00AE02A7"/>
    <w:rsid w:val="00AE0A38"/>
    <w:rsid w:val="00AE0C85"/>
    <w:rsid w:val="00AE1B79"/>
    <w:rsid w:val="00AE1C6B"/>
    <w:rsid w:val="00AE2639"/>
    <w:rsid w:val="00AE28CA"/>
    <w:rsid w:val="00AE29B5"/>
    <w:rsid w:val="00AE2F8C"/>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A50"/>
    <w:rsid w:val="00AF4E2A"/>
    <w:rsid w:val="00AF587E"/>
    <w:rsid w:val="00AF595F"/>
    <w:rsid w:val="00AF6297"/>
    <w:rsid w:val="00AF62DF"/>
    <w:rsid w:val="00AF6579"/>
    <w:rsid w:val="00AF6988"/>
    <w:rsid w:val="00AF7428"/>
    <w:rsid w:val="00AF758A"/>
    <w:rsid w:val="00AF7B56"/>
    <w:rsid w:val="00AF7D37"/>
    <w:rsid w:val="00B00901"/>
    <w:rsid w:val="00B01B49"/>
    <w:rsid w:val="00B0268C"/>
    <w:rsid w:val="00B029EA"/>
    <w:rsid w:val="00B03C42"/>
    <w:rsid w:val="00B04886"/>
    <w:rsid w:val="00B05186"/>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314A"/>
    <w:rsid w:val="00B232AE"/>
    <w:rsid w:val="00B2370C"/>
    <w:rsid w:val="00B23CDF"/>
    <w:rsid w:val="00B24668"/>
    <w:rsid w:val="00B25081"/>
    <w:rsid w:val="00B258BB"/>
    <w:rsid w:val="00B2592F"/>
    <w:rsid w:val="00B2652D"/>
    <w:rsid w:val="00B26E9E"/>
    <w:rsid w:val="00B2732E"/>
    <w:rsid w:val="00B27FB9"/>
    <w:rsid w:val="00B308D0"/>
    <w:rsid w:val="00B3094E"/>
    <w:rsid w:val="00B30E01"/>
    <w:rsid w:val="00B311D1"/>
    <w:rsid w:val="00B3228C"/>
    <w:rsid w:val="00B32653"/>
    <w:rsid w:val="00B32748"/>
    <w:rsid w:val="00B33C44"/>
    <w:rsid w:val="00B3506B"/>
    <w:rsid w:val="00B351A2"/>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4813"/>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11E"/>
    <w:rsid w:val="00B902E7"/>
    <w:rsid w:val="00B90CF8"/>
    <w:rsid w:val="00B90D95"/>
    <w:rsid w:val="00B91142"/>
    <w:rsid w:val="00B91430"/>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8AD"/>
    <w:rsid w:val="00BD19F1"/>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656"/>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2F2"/>
    <w:rsid w:val="00C2357C"/>
    <w:rsid w:val="00C23641"/>
    <w:rsid w:val="00C24342"/>
    <w:rsid w:val="00C24390"/>
    <w:rsid w:val="00C2441F"/>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0DC"/>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DC1"/>
    <w:rsid w:val="00C85F02"/>
    <w:rsid w:val="00C85F44"/>
    <w:rsid w:val="00C903FA"/>
    <w:rsid w:val="00C907BC"/>
    <w:rsid w:val="00C90BAC"/>
    <w:rsid w:val="00C9109D"/>
    <w:rsid w:val="00C91204"/>
    <w:rsid w:val="00C914D4"/>
    <w:rsid w:val="00C92775"/>
    <w:rsid w:val="00C928F1"/>
    <w:rsid w:val="00C933D3"/>
    <w:rsid w:val="00C93588"/>
    <w:rsid w:val="00C936F5"/>
    <w:rsid w:val="00C93B8E"/>
    <w:rsid w:val="00C93F49"/>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BB"/>
    <w:rsid w:val="00CA0634"/>
    <w:rsid w:val="00CA0B90"/>
    <w:rsid w:val="00CA0CDD"/>
    <w:rsid w:val="00CA0D0E"/>
    <w:rsid w:val="00CA0F94"/>
    <w:rsid w:val="00CA0FA2"/>
    <w:rsid w:val="00CA0FD8"/>
    <w:rsid w:val="00CA11D6"/>
    <w:rsid w:val="00CA1444"/>
    <w:rsid w:val="00CA1B8C"/>
    <w:rsid w:val="00CA212F"/>
    <w:rsid w:val="00CA2BCF"/>
    <w:rsid w:val="00CA302D"/>
    <w:rsid w:val="00CA3298"/>
    <w:rsid w:val="00CA3950"/>
    <w:rsid w:val="00CA3CDB"/>
    <w:rsid w:val="00CA3E22"/>
    <w:rsid w:val="00CA421E"/>
    <w:rsid w:val="00CA4FC7"/>
    <w:rsid w:val="00CA6114"/>
    <w:rsid w:val="00CA6AF3"/>
    <w:rsid w:val="00CB0A19"/>
    <w:rsid w:val="00CB186D"/>
    <w:rsid w:val="00CB1ABA"/>
    <w:rsid w:val="00CB1AFF"/>
    <w:rsid w:val="00CB1FDE"/>
    <w:rsid w:val="00CB220C"/>
    <w:rsid w:val="00CB254D"/>
    <w:rsid w:val="00CB304B"/>
    <w:rsid w:val="00CB31CA"/>
    <w:rsid w:val="00CB4078"/>
    <w:rsid w:val="00CB4318"/>
    <w:rsid w:val="00CB547D"/>
    <w:rsid w:val="00CB564B"/>
    <w:rsid w:val="00CB56AA"/>
    <w:rsid w:val="00CB5895"/>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9A5"/>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D7D2A"/>
    <w:rsid w:val="00CE14F1"/>
    <w:rsid w:val="00CE1804"/>
    <w:rsid w:val="00CE18C7"/>
    <w:rsid w:val="00CE202A"/>
    <w:rsid w:val="00CE240C"/>
    <w:rsid w:val="00CE247E"/>
    <w:rsid w:val="00CE2613"/>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4AC"/>
    <w:rsid w:val="00CF3614"/>
    <w:rsid w:val="00CF3A62"/>
    <w:rsid w:val="00CF42B9"/>
    <w:rsid w:val="00CF4BAC"/>
    <w:rsid w:val="00CF4CFF"/>
    <w:rsid w:val="00CF4E24"/>
    <w:rsid w:val="00CF58A4"/>
    <w:rsid w:val="00CF5E33"/>
    <w:rsid w:val="00CF5F41"/>
    <w:rsid w:val="00CF5FB3"/>
    <w:rsid w:val="00CF659B"/>
    <w:rsid w:val="00CF6624"/>
    <w:rsid w:val="00CF6CDA"/>
    <w:rsid w:val="00CF7CFC"/>
    <w:rsid w:val="00D00A28"/>
    <w:rsid w:val="00D00D9F"/>
    <w:rsid w:val="00D010C3"/>
    <w:rsid w:val="00D01438"/>
    <w:rsid w:val="00D0212D"/>
    <w:rsid w:val="00D021EE"/>
    <w:rsid w:val="00D0256C"/>
    <w:rsid w:val="00D02A0D"/>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033"/>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AF4"/>
    <w:rsid w:val="00D80CCA"/>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E46"/>
    <w:rsid w:val="00D9759B"/>
    <w:rsid w:val="00D977A1"/>
    <w:rsid w:val="00D979E9"/>
    <w:rsid w:val="00D97FB7"/>
    <w:rsid w:val="00DA05FD"/>
    <w:rsid w:val="00DA1CCC"/>
    <w:rsid w:val="00DA1CFA"/>
    <w:rsid w:val="00DA256B"/>
    <w:rsid w:val="00DA32D5"/>
    <w:rsid w:val="00DA5562"/>
    <w:rsid w:val="00DA67B9"/>
    <w:rsid w:val="00DA723B"/>
    <w:rsid w:val="00DA72E7"/>
    <w:rsid w:val="00DA761D"/>
    <w:rsid w:val="00DA763D"/>
    <w:rsid w:val="00DA7C66"/>
    <w:rsid w:val="00DA7F17"/>
    <w:rsid w:val="00DB0117"/>
    <w:rsid w:val="00DB024E"/>
    <w:rsid w:val="00DB07CF"/>
    <w:rsid w:val="00DB0AE6"/>
    <w:rsid w:val="00DB1066"/>
    <w:rsid w:val="00DB146C"/>
    <w:rsid w:val="00DB1D4D"/>
    <w:rsid w:val="00DB2D16"/>
    <w:rsid w:val="00DB2D68"/>
    <w:rsid w:val="00DB3139"/>
    <w:rsid w:val="00DB435E"/>
    <w:rsid w:val="00DB45F9"/>
    <w:rsid w:val="00DB4E3C"/>
    <w:rsid w:val="00DB4E58"/>
    <w:rsid w:val="00DB5456"/>
    <w:rsid w:val="00DB5554"/>
    <w:rsid w:val="00DB5B6C"/>
    <w:rsid w:val="00DB5E80"/>
    <w:rsid w:val="00DB6A14"/>
    <w:rsid w:val="00DB6BF3"/>
    <w:rsid w:val="00DB70BF"/>
    <w:rsid w:val="00DC020E"/>
    <w:rsid w:val="00DC0EF1"/>
    <w:rsid w:val="00DC1F73"/>
    <w:rsid w:val="00DC2138"/>
    <w:rsid w:val="00DC2B2B"/>
    <w:rsid w:val="00DC2D4F"/>
    <w:rsid w:val="00DC30BA"/>
    <w:rsid w:val="00DC334C"/>
    <w:rsid w:val="00DC35EC"/>
    <w:rsid w:val="00DC3605"/>
    <w:rsid w:val="00DC380D"/>
    <w:rsid w:val="00DC42EF"/>
    <w:rsid w:val="00DC4A61"/>
    <w:rsid w:val="00DC4B09"/>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6B4"/>
    <w:rsid w:val="00DD2991"/>
    <w:rsid w:val="00DD2BEF"/>
    <w:rsid w:val="00DD334F"/>
    <w:rsid w:val="00DD3403"/>
    <w:rsid w:val="00DD35ED"/>
    <w:rsid w:val="00DD366A"/>
    <w:rsid w:val="00DD4205"/>
    <w:rsid w:val="00DD4B49"/>
    <w:rsid w:val="00DD4E17"/>
    <w:rsid w:val="00DD51B4"/>
    <w:rsid w:val="00DD5365"/>
    <w:rsid w:val="00DD54FA"/>
    <w:rsid w:val="00DD55ED"/>
    <w:rsid w:val="00DD5EEA"/>
    <w:rsid w:val="00DD66C6"/>
    <w:rsid w:val="00DD7762"/>
    <w:rsid w:val="00DE0140"/>
    <w:rsid w:val="00DE0166"/>
    <w:rsid w:val="00DE0F38"/>
    <w:rsid w:val="00DE1442"/>
    <w:rsid w:val="00DE17EB"/>
    <w:rsid w:val="00DE2DDB"/>
    <w:rsid w:val="00DE34CF"/>
    <w:rsid w:val="00DE3BDA"/>
    <w:rsid w:val="00DE3D85"/>
    <w:rsid w:val="00DE3E89"/>
    <w:rsid w:val="00DE41CB"/>
    <w:rsid w:val="00DE46DA"/>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C2D"/>
    <w:rsid w:val="00E13F9B"/>
    <w:rsid w:val="00E146FA"/>
    <w:rsid w:val="00E147A5"/>
    <w:rsid w:val="00E15ADA"/>
    <w:rsid w:val="00E15AF4"/>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567"/>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5"/>
    <w:rsid w:val="00E346B9"/>
    <w:rsid w:val="00E349A7"/>
    <w:rsid w:val="00E34E5A"/>
    <w:rsid w:val="00E35295"/>
    <w:rsid w:val="00E35B7A"/>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F3F"/>
    <w:rsid w:val="00E61A80"/>
    <w:rsid w:val="00E61F03"/>
    <w:rsid w:val="00E62DD4"/>
    <w:rsid w:val="00E63140"/>
    <w:rsid w:val="00E63334"/>
    <w:rsid w:val="00E63864"/>
    <w:rsid w:val="00E638E3"/>
    <w:rsid w:val="00E63C2E"/>
    <w:rsid w:val="00E63F75"/>
    <w:rsid w:val="00E6401B"/>
    <w:rsid w:val="00E64132"/>
    <w:rsid w:val="00E64709"/>
    <w:rsid w:val="00E64BD0"/>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4B39"/>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278"/>
    <w:rsid w:val="00E953A1"/>
    <w:rsid w:val="00E957DE"/>
    <w:rsid w:val="00E95F3D"/>
    <w:rsid w:val="00E969E2"/>
    <w:rsid w:val="00EA022C"/>
    <w:rsid w:val="00EA02FA"/>
    <w:rsid w:val="00EA0914"/>
    <w:rsid w:val="00EA0CF1"/>
    <w:rsid w:val="00EA0D58"/>
    <w:rsid w:val="00EA107C"/>
    <w:rsid w:val="00EA1B7E"/>
    <w:rsid w:val="00EA1D03"/>
    <w:rsid w:val="00EA2077"/>
    <w:rsid w:val="00EA22EC"/>
    <w:rsid w:val="00EA2A98"/>
    <w:rsid w:val="00EA3628"/>
    <w:rsid w:val="00EA390A"/>
    <w:rsid w:val="00EA3BF3"/>
    <w:rsid w:val="00EA49D2"/>
    <w:rsid w:val="00EA4ABC"/>
    <w:rsid w:val="00EA5558"/>
    <w:rsid w:val="00EA59B1"/>
    <w:rsid w:val="00EA6F4C"/>
    <w:rsid w:val="00EA71E9"/>
    <w:rsid w:val="00EA76A5"/>
    <w:rsid w:val="00EB0100"/>
    <w:rsid w:val="00EB07B4"/>
    <w:rsid w:val="00EB0DC8"/>
    <w:rsid w:val="00EB1386"/>
    <w:rsid w:val="00EB187B"/>
    <w:rsid w:val="00EB2E70"/>
    <w:rsid w:val="00EB33BC"/>
    <w:rsid w:val="00EB44CC"/>
    <w:rsid w:val="00EB5A4E"/>
    <w:rsid w:val="00EB6352"/>
    <w:rsid w:val="00EB642A"/>
    <w:rsid w:val="00EB69E8"/>
    <w:rsid w:val="00EB7121"/>
    <w:rsid w:val="00EB7703"/>
    <w:rsid w:val="00EB7744"/>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C3A"/>
    <w:rsid w:val="00EE2D23"/>
    <w:rsid w:val="00EE2E5D"/>
    <w:rsid w:val="00EE30EF"/>
    <w:rsid w:val="00EE32E7"/>
    <w:rsid w:val="00EE3759"/>
    <w:rsid w:val="00EE4108"/>
    <w:rsid w:val="00EE4412"/>
    <w:rsid w:val="00EE4AAA"/>
    <w:rsid w:val="00EE5A95"/>
    <w:rsid w:val="00EE6429"/>
    <w:rsid w:val="00EE6528"/>
    <w:rsid w:val="00EE68F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5CA6"/>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17F5C"/>
    <w:rsid w:val="00F20554"/>
    <w:rsid w:val="00F207AC"/>
    <w:rsid w:val="00F21206"/>
    <w:rsid w:val="00F214E2"/>
    <w:rsid w:val="00F21CE0"/>
    <w:rsid w:val="00F226A8"/>
    <w:rsid w:val="00F23367"/>
    <w:rsid w:val="00F23714"/>
    <w:rsid w:val="00F23B69"/>
    <w:rsid w:val="00F23E5D"/>
    <w:rsid w:val="00F23F70"/>
    <w:rsid w:val="00F24B79"/>
    <w:rsid w:val="00F25438"/>
    <w:rsid w:val="00F25904"/>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3A55"/>
    <w:rsid w:val="00F34337"/>
    <w:rsid w:val="00F344D4"/>
    <w:rsid w:val="00F345C6"/>
    <w:rsid w:val="00F34BE7"/>
    <w:rsid w:val="00F34D37"/>
    <w:rsid w:val="00F35116"/>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D90"/>
    <w:rsid w:val="00F70709"/>
    <w:rsid w:val="00F7215B"/>
    <w:rsid w:val="00F725AE"/>
    <w:rsid w:val="00F72ED7"/>
    <w:rsid w:val="00F73727"/>
    <w:rsid w:val="00F7376A"/>
    <w:rsid w:val="00F73CF1"/>
    <w:rsid w:val="00F742A7"/>
    <w:rsid w:val="00F745D5"/>
    <w:rsid w:val="00F7629D"/>
    <w:rsid w:val="00F7697E"/>
    <w:rsid w:val="00F808AE"/>
    <w:rsid w:val="00F81510"/>
    <w:rsid w:val="00F825CE"/>
    <w:rsid w:val="00F83B2E"/>
    <w:rsid w:val="00F8443A"/>
    <w:rsid w:val="00F847B7"/>
    <w:rsid w:val="00F8559D"/>
    <w:rsid w:val="00F85BF5"/>
    <w:rsid w:val="00F85D31"/>
    <w:rsid w:val="00F86974"/>
    <w:rsid w:val="00F86F39"/>
    <w:rsid w:val="00F870B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B3B"/>
    <w:rsid w:val="00FA5CA1"/>
    <w:rsid w:val="00FA62EA"/>
    <w:rsid w:val="00FA6D44"/>
    <w:rsid w:val="00FA75B6"/>
    <w:rsid w:val="00FA782F"/>
    <w:rsid w:val="00FA7CDB"/>
    <w:rsid w:val="00FB0444"/>
    <w:rsid w:val="00FB0E82"/>
    <w:rsid w:val="00FB1CA3"/>
    <w:rsid w:val="00FB1CC6"/>
    <w:rsid w:val="00FB2174"/>
    <w:rsid w:val="00FB2AC1"/>
    <w:rsid w:val="00FB2E04"/>
    <w:rsid w:val="00FB3D73"/>
    <w:rsid w:val="00FB634F"/>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65B"/>
    <w:rsid w:val="00FC58E6"/>
    <w:rsid w:val="00FC5BDB"/>
    <w:rsid w:val="00FC5CB4"/>
    <w:rsid w:val="00FC5F54"/>
    <w:rsid w:val="00FC640D"/>
    <w:rsid w:val="00FC69B0"/>
    <w:rsid w:val="00FC6C3A"/>
    <w:rsid w:val="00FC731E"/>
    <w:rsid w:val="00FD079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3E1"/>
    <w:rsid w:val="00FE051E"/>
    <w:rsid w:val="00FE139E"/>
    <w:rsid w:val="00FE18CA"/>
    <w:rsid w:val="00FE1EA1"/>
    <w:rsid w:val="00FE212B"/>
    <w:rsid w:val="00FE3046"/>
    <w:rsid w:val="00FE350B"/>
    <w:rsid w:val="00FE388D"/>
    <w:rsid w:val="00FE47D6"/>
    <w:rsid w:val="00FE524B"/>
    <w:rsid w:val="00FE5907"/>
    <w:rsid w:val="00FE5E34"/>
    <w:rsid w:val="00FE6521"/>
    <w:rsid w:val="00FE7538"/>
    <w:rsid w:val="00FF069F"/>
    <w:rsid w:val="00FF0CCB"/>
    <w:rsid w:val="00FF1115"/>
    <w:rsid w:val="00FF1A26"/>
    <w:rsid w:val="00FF2BBF"/>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256B"/>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link w:val="50"/>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1">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2">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13"/>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13">
    <w:name w:val="批注文字 字符1"/>
    <w:link w:val="ac"/>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2"/>
    <w:uiPriority w:val="99"/>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A0015A"/>
    <w:pPr>
      <w:spacing w:afterLines="60" w:after="120"/>
      <w:jc w:val="both"/>
    </w:pPr>
    <w:rPr>
      <w:szCs w:val="24"/>
      <w:lang w:val="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5">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6">
    <w:name w:val="Title"/>
    <w:basedOn w:val="a"/>
    <w:next w:val="a"/>
    <w:link w:val="af7"/>
    <w:qFormat/>
    <w:rsid w:val="00CC7F7A"/>
    <w:pPr>
      <w:spacing w:before="240" w:after="60"/>
      <w:jc w:val="center"/>
      <w:outlineLvl w:val="0"/>
    </w:pPr>
    <w:rPr>
      <w:rFonts w:ascii="Calibri Light" w:hAnsi="Calibri Light"/>
      <w:b/>
      <w:bCs/>
      <w:kern w:val="28"/>
      <w:sz w:val="32"/>
      <w:szCs w:val="32"/>
    </w:rPr>
  </w:style>
  <w:style w:type="character" w:customStyle="1" w:styleId="af7">
    <w:name w:val="标题 字符"/>
    <w:link w:val="af6"/>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8">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9">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4">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c"/>
    <w:unhideWhenUsed/>
    <w:qFormat/>
    <w:rsid w:val="00826177"/>
    <w:pPr>
      <w:spacing w:after="200"/>
    </w:pPr>
    <w:rPr>
      <w:rFonts w:eastAsia="等线"/>
      <w:i/>
      <w:iCs/>
      <w:color w:val="44546A"/>
      <w:sz w:val="18"/>
      <w:szCs w:val="18"/>
      <w:lang w:val="en-US"/>
    </w:rPr>
  </w:style>
  <w:style w:type="character" w:customStyle="1" w:styleId="afc">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b"/>
    <w:qFormat/>
    <w:rsid w:val="00826177"/>
    <w:rPr>
      <w:rFonts w:ascii="Times New Roman" w:eastAsia="等线" w:hAnsi="Times New Roman"/>
      <w:i/>
      <w:iCs/>
      <w:color w:val="44546A"/>
      <w:sz w:val="18"/>
      <w:szCs w:val="18"/>
      <w:lang w:eastAsia="en-US"/>
    </w:rPr>
  </w:style>
  <w:style w:type="character" w:customStyle="1" w:styleId="af2">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1"/>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fd">
    <w:name w:val="批注文字 字符"/>
    <w:rsid w:val="00DB45F9"/>
    <w:rPr>
      <w:lang w:val="x-none" w:eastAsia="en-US"/>
    </w:rPr>
  </w:style>
  <w:style w:type="character" w:customStyle="1" w:styleId="50">
    <w:name w:val="标题 5 字符"/>
    <w:basedOn w:val="a0"/>
    <w:link w:val="5"/>
    <w:qFormat/>
    <w:rsid w:val="00914159"/>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8535360">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3445341">
      <w:bodyDiv w:val="1"/>
      <w:marLeft w:val="0"/>
      <w:marRight w:val="0"/>
      <w:marTop w:val="0"/>
      <w:marBottom w:val="0"/>
      <w:divBdr>
        <w:top w:val="none" w:sz="0" w:space="0" w:color="auto"/>
        <w:left w:val="none" w:sz="0" w:space="0" w:color="auto"/>
        <w:bottom w:val="none" w:sz="0" w:space="0" w:color="auto"/>
        <w:right w:val="none" w:sz="0" w:space="0" w:color="auto"/>
      </w:divBdr>
      <w:divsChild>
        <w:div w:id="1224675385">
          <w:marLeft w:val="0"/>
          <w:marRight w:val="0"/>
          <w:marTop w:val="0"/>
          <w:marBottom w:val="0"/>
          <w:divBdr>
            <w:top w:val="none" w:sz="0" w:space="0" w:color="auto"/>
            <w:left w:val="none" w:sz="0" w:space="0" w:color="auto"/>
            <w:bottom w:val="none" w:sz="0" w:space="0" w:color="auto"/>
            <w:right w:val="none" w:sz="0" w:space="0" w:color="auto"/>
          </w:divBdr>
        </w:div>
      </w:divsChild>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96811397">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0854431">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1230952">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8183F-DA32-4C48-A3CB-B86DFDA3C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5</Pages>
  <Words>2022</Words>
  <Characters>11529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43</cp:revision>
  <dcterms:created xsi:type="dcterms:W3CDTF">2024-05-06T07:56:00Z</dcterms:created>
  <dcterms:modified xsi:type="dcterms:W3CDTF">2024-05-10T05:02:00Z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(3)SF82UQTCSK5AGlkaAFl2IiqXkoslodytnkh6mVcsVWziCdFm9/O0m1zZFXiidcxUiXZ+TOPy
lkPjLiAx/CZgzXlRuVIBnBe67GymXI8tkUAKSAiNyFQSdwt3EycfgWDy5WhO6cHVTZiMLkLw
G+dQVodiTq9U9GCdf11Tl/FOqa/LOk4fjt9LKkmSAJWqweynvLAie4wTWY7sBwklzVAZOcXd
//TJuQaBjV2aSlntXs</vt:lpwstr>
  </property>
  <property fmtid="{D5CDD505-2E9C-101B-9397-08002B2CF9AE}" pid="4" name="_2015_ms_pID_7253431">
    <vt:lpwstr>o2DwxiGt1Q2FHvWCXhxeXSU6406qyFTtQDuAIGKea+9gOqvFl37Ihv
/vEZHHq44H6RFlT6s2VbpRJs1U+yISZjTHwsP9jPF2ci3M3s7k4+v7y2KIKsP96rs/UWsgRG
k8FVDL1WG0fAoU8ecd30SLXUqhbQ7YvngOPXfqEk4iMknEYhe8sdgRkOOovFXh/PFarlIRh0
pvjDNyN7pBWyFtg/0rxIYINfah3XGDvJfEho</vt:lpwstr>
  </property>
  <property fmtid="{D5CDD505-2E9C-101B-9397-08002B2CF9AE}" pid="5" name="_2015_ms_pID_7253432">
    <vt:lpwstr>kQ==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1715086852</vt:lpwstr>
  </property>
</Properties>
</file>